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BDA" w:rsidRDefault="00523BDA" w:rsidP="00661A49">
      <w:pPr>
        <w:ind w:left="5954" w:right="-567"/>
      </w:pPr>
      <w:r>
        <w:t xml:space="preserve">Приложение 4 к решению </w:t>
      </w:r>
    </w:p>
    <w:p w:rsidR="00523BDA" w:rsidRDefault="00523BDA" w:rsidP="00661A49">
      <w:pPr>
        <w:ind w:left="5954" w:right="-567"/>
      </w:pPr>
      <w:r>
        <w:t xml:space="preserve">районного </w:t>
      </w:r>
      <w:r>
        <w:rPr>
          <w:lang w:val="en-US"/>
        </w:rPr>
        <w:t>C</w:t>
      </w:r>
      <w:r>
        <w:t xml:space="preserve">обрания Озинского муниципального района </w:t>
      </w:r>
    </w:p>
    <w:p w:rsidR="00523BDA" w:rsidRDefault="00523BDA" w:rsidP="00661A49">
      <w:pPr>
        <w:ind w:left="5954" w:right="-567"/>
      </w:pPr>
      <w:r>
        <w:t>Саратовской области</w:t>
      </w:r>
    </w:p>
    <w:p w:rsidR="00523BDA" w:rsidRDefault="00523BDA" w:rsidP="00661A49">
      <w:pPr>
        <w:ind w:left="5954" w:right="-567"/>
      </w:pPr>
      <w:r>
        <w:t>от 03 августа 2016 года № 348</w:t>
      </w:r>
    </w:p>
    <w:p w:rsidR="00523BDA" w:rsidRDefault="00523BDA" w:rsidP="00661A49">
      <w:pPr>
        <w:widowControl w:val="0"/>
        <w:autoSpaceDE w:val="0"/>
        <w:autoSpaceDN w:val="0"/>
        <w:adjustRightInd w:val="0"/>
        <w:ind w:left="5954" w:right="-567"/>
        <w:rPr>
          <w:rFonts w:ascii="Times New Roman CYR" w:hAnsi="Times New Roman CYR"/>
          <w:szCs w:val="26"/>
        </w:rPr>
      </w:pPr>
      <w:r>
        <w:rPr>
          <w:rFonts w:ascii="Times New Roman CYR" w:hAnsi="Times New Roman CYR"/>
          <w:szCs w:val="26"/>
        </w:rPr>
        <w:t>(Приложение 8 к решению</w:t>
      </w:r>
    </w:p>
    <w:p w:rsidR="00523BDA" w:rsidRDefault="00523BDA" w:rsidP="00661A49">
      <w:pPr>
        <w:widowControl w:val="0"/>
        <w:autoSpaceDE w:val="0"/>
        <w:autoSpaceDN w:val="0"/>
        <w:adjustRightInd w:val="0"/>
        <w:ind w:left="5954" w:right="-567"/>
        <w:rPr>
          <w:rFonts w:ascii="Times New Roman CYR" w:hAnsi="Times New Roman CYR"/>
          <w:szCs w:val="26"/>
        </w:rPr>
      </w:pPr>
      <w:r>
        <w:rPr>
          <w:rFonts w:ascii="Times New Roman CYR" w:hAnsi="Times New Roman CYR"/>
          <w:szCs w:val="26"/>
        </w:rPr>
        <w:t xml:space="preserve">районного Собрания </w:t>
      </w:r>
    </w:p>
    <w:p w:rsidR="00523BDA" w:rsidRDefault="00523BDA" w:rsidP="00661A49">
      <w:pPr>
        <w:ind w:left="5954" w:right="-567"/>
      </w:pPr>
      <w:r>
        <w:t>от 22 декабря 2015 года № 303)</w:t>
      </w:r>
    </w:p>
    <w:p w:rsidR="00523BDA" w:rsidRPr="00993271" w:rsidRDefault="00523BDA" w:rsidP="00661A49"/>
    <w:p w:rsidR="00523BDA" w:rsidRPr="00993271" w:rsidRDefault="00523BDA" w:rsidP="00661A49">
      <w:pPr>
        <w:jc w:val="center"/>
        <w:rPr>
          <w:b/>
          <w:bCs/>
          <w:iCs/>
        </w:rPr>
      </w:pPr>
      <w:r w:rsidRPr="00993271">
        <w:rPr>
          <w:b/>
          <w:bCs/>
          <w:iCs/>
        </w:rPr>
        <w:t xml:space="preserve">ВЕДОМСТВЕННАЯ СТРУКТУРА БЮДЖЕТА </w:t>
      </w:r>
    </w:p>
    <w:p w:rsidR="00523BDA" w:rsidRPr="00993271" w:rsidRDefault="00523BDA" w:rsidP="00661A49">
      <w:pPr>
        <w:jc w:val="center"/>
        <w:rPr>
          <w:b/>
          <w:bCs/>
          <w:iCs/>
        </w:rPr>
      </w:pPr>
      <w:r w:rsidRPr="00993271">
        <w:rPr>
          <w:b/>
          <w:bCs/>
          <w:iCs/>
        </w:rPr>
        <w:t>ОЗИНСКОГО МУНИЦИПАЛЬНОГО РА</w:t>
      </w:r>
      <w:r>
        <w:rPr>
          <w:b/>
          <w:bCs/>
          <w:iCs/>
        </w:rPr>
        <w:t>Й</w:t>
      </w:r>
      <w:r w:rsidRPr="00993271">
        <w:rPr>
          <w:b/>
          <w:bCs/>
          <w:iCs/>
        </w:rPr>
        <w:t>ОНА НА 201</w:t>
      </w:r>
      <w:r>
        <w:rPr>
          <w:b/>
          <w:bCs/>
          <w:iCs/>
        </w:rPr>
        <w:t>6</w:t>
      </w:r>
      <w:r w:rsidRPr="00993271">
        <w:rPr>
          <w:b/>
          <w:bCs/>
          <w:iCs/>
        </w:rPr>
        <w:t xml:space="preserve"> ГОД</w:t>
      </w:r>
    </w:p>
    <w:p w:rsidR="00523BDA" w:rsidRPr="00993271" w:rsidRDefault="00523BDA" w:rsidP="00530C2F">
      <w:pPr>
        <w:shd w:val="clear" w:color="auto" w:fill="FFFFFF"/>
        <w:ind w:left="3725" w:right="-427"/>
        <w:jc w:val="right"/>
        <w:rPr>
          <w:color w:val="000000"/>
          <w:spacing w:val="-3"/>
        </w:rPr>
      </w:pPr>
      <w:r w:rsidRPr="00993271">
        <w:rPr>
          <w:color w:val="000000"/>
          <w:spacing w:val="-3"/>
        </w:rPr>
        <w:t>(тыс. рублей)</w:t>
      </w:r>
    </w:p>
    <w:tbl>
      <w:tblPr>
        <w:tblW w:w="1063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20"/>
        <w:gridCol w:w="851"/>
        <w:gridCol w:w="567"/>
        <w:gridCol w:w="22"/>
        <w:gridCol w:w="828"/>
        <w:gridCol w:w="1563"/>
        <w:gridCol w:w="993"/>
        <w:gridCol w:w="992"/>
      </w:tblGrid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Наименование главных распорядителей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Код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Раз-дел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Под-раз-дел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Целевая статья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Вид расходов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Сумма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b/>
                <w:iCs/>
                <w:sz w:val="20"/>
                <w:szCs w:val="20"/>
              </w:rPr>
            </w:pPr>
            <w:r w:rsidRPr="0057473E">
              <w:rPr>
                <w:b/>
                <w:iCs/>
                <w:sz w:val="20"/>
                <w:szCs w:val="20"/>
              </w:rPr>
              <w:t>Управление культуры и кино админист</w:t>
            </w:r>
            <w:bookmarkStart w:id="0" w:name="_GoBack"/>
            <w:bookmarkEnd w:id="0"/>
            <w:r w:rsidRPr="0057473E">
              <w:rPr>
                <w:b/>
                <w:iCs/>
                <w:sz w:val="20"/>
                <w:szCs w:val="20"/>
              </w:rPr>
              <w:t>рации Озинского муниципального района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35520,9</w:t>
            </w:r>
          </w:p>
        </w:tc>
      </w:tr>
      <w:tr w:rsidR="00523BDA" w:rsidRPr="0057473E" w:rsidTr="00490F86">
        <w:trPr>
          <w:trHeight w:val="197"/>
        </w:trPr>
        <w:tc>
          <w:tcPr>
            <w:tcW w:w="4820" w:type="dxa"/>
          </w:tcPr>
          <w:p w:rsidR="00523BDA" w:rsidRPr="0057473E" w:rsidRDefault="00523BDA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5840,4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67C99" w:rsidRDefault="00523BDA" w:rsidP="00802B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5840,4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67C99" w:rsidRDefault="00523BDA" w:rsidP="00490F86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</w:tcPr>
          <w:p w:rsidR="00523BDA" w:rsidRPr="0057473E" w:rsidRDefault="00523BDA" w:rsidP="00567C9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567C9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523BDA" w:rsidRPr="0057473E" w:rsidRDefault="00523BDA" w:rsidP="00567C9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Pr="0057473E" w:rsidRDefault="00523BDA" w:rsidP="00567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01 0 00 00000</w:t>
            </w:r>
          </w:p>
        </w:tc>
        <w:tc>
          <w:tcPr>
            <w:tcW w:w="993" w:type="dxa"/>
          </w:tcPr>
          <w:p w:rsidR="00523BDA" w:rsidRPr="0057473E" w:rsidRDefault="00523BDA" w:rsidP="00567C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567C99">
            <w:pPr>
              <w:jc w:val="center"/>
            </w:pPr>
            <w:r>
              <w:rPr>
                <w:sz w:val="20"/>
                <w:szCs w:val="20"/>
              </w:rPr>
              <w:t>1493,5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67C99" w:rsidRDefault="00523BDA" w:rsidP="00490F86">
            <w:pPr>
              <w:rPr>
                <w:sz w:val="20"/>
                <w:szCs w:val="20"/>
              </w:rPr>
            </w:pPr>
            <w:r w:rsidRPr="00567C99">
              <w:rPr>
                <w:sz w:val="20"/>
                <w:szCs w:val="20"/>
              </w:rPr>
              <w:t>Муниципальная программа "Повышение энергетической эффективности и энергосбережения на территории  Озинского муниципального района  " на 2016 год</w:t>
            </w:r>
          </w:p>
        </w:tc>
        <w:tc>
          <w:tcPr>
            <w:tcW w:w="851" w:type="dxa"/>
          </w:tcPr>
          <w:p w:rsidR="00523BDA" w:rsidRPr="0057473E" w:rsidRDefault="00523BDA" w:rsidP="00567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567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523BDA" w:rsidRPr="0057473E" w:rsidRDefault="00523BDA" w:rsidP="00567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Default="00523BDA" w:rsidP="00567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01 6 00 00000</w:t>
            </w:r>
          </w:p>
        </w:tc>
        <w:tc>
          <w:tcPr>
            <w:tcW w:w="993" w:type="dxa"/>
          </w:tcPr>
          <w:p w:rsidR="00523BDA" w:rsidRPr="0057473E" w:rsidRDefault="00523BDA" w:rsidP="00567C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567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1493,5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F02E28" w:rsidRDefault="00523BDA" w:rsidP="00567C99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01 6 00 02200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802B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1493,5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567C9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01 6 00 02200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523BDA" w:rsidRDefault="00523BDA" w:rsidP="00802B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1493,5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567C9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01 6 00 02200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523BDA" w:rsidRDefault="00523BDA" w:rsidP="00802B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1493,5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2D4598" w:rsidRDefault="00523BDA" w:rsidP="00490F86">
            <w:pPr>
              <w:rPr>
                <w:sz w:val="20"/>
                <w:szCs w:val="20"/>
              </w:rPr>
            </w:pPr>
            <w:r w:rsidRPr="002D4598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802B22">
            <w:pPr>
              <w:jc w:val="center"/>
            </w:pPr>
            <w:r>
              <w:rPr>
                <w:sz w:val="20"/>
                <w:szCs w:val="20"/>
              </w:rPr>
              <w:t>4346,9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(Учреждения по внешкольной работе с детьми)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802B22">
            <w:pPr>
              <w:jc w:val="center"/>
            </w:pPr>
            <w:r>
              <w:rPr>
                <w:sz w:val="20"/>
                <w:szCs w:val="20"/>
              </w:rPr>
              <w:t>4346,9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802B22">
            <w:pPr>
              <w:jc w:val="center"/>
            </w:pPr>
            <w:r>
              <w:rPr>
                <w:sz w:val="20"/>
                <w:szCs w:val="20"/>
              </w:rPr>
              <w:t>4346,9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BC7FD5">
              <w:rPr>
                <w:sz w:val="20"/>
                <w:szCs w:val="20"/>
              </w:rPr>
              <w:t>72 3 00 02200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523BDA" w:rsidRDefault="00523BDA" w:rsidP="00802B22">
            <w:pPr>
              <w:jc w:val="center"/>
            </w:pPr>
            <w:r>
              <w:rPr>
                <w:sz w:val="20"/>
                <w:szCs w:val="20"/>
              </w:rPr>
              <w:t>4346,9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BC7FD5">
              <w:rPr>
                <w:sz w:val="20"/>
                <w:szCs w:val="20"/>
              </w:rPr>
              <w:t>72 3 00 02200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523BDA" w:rsidRDefault="00523BDA" w:rsidP="00802B22">
            <w:pPr>
              <w:jc w:val="center"/>
            </w:pPr>
            <w:r>
              <w:rPr>
                <w:sz w:val="20"/>
                <w:szCs w:val="20"/>
              </w:rPr>
              <w:t>4346,9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Культура, кинематография и средства массовой информации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29680,5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27522,7</w:t>
            </w:r>
          </w:p>
        </w:tc>
      </w:tr>
      <w:tr w:rsidR="00523BDA" w:rsidRPr="0057473E" w:rsidTr="00490F86">
        <w:trPr>
          <w:trHeight w:val="464"/>
        </w:trPr>
        <w:tc>
          <w:tcPr>
            <w:tcW w:w="4820" w:type="dxa"/>
          </w:tcPr>
          <w:p w:rsidR="00523BDA" w:rsidRPr="00F02E28" w:rsidRDefault="00523BDA" w:rsidP="00490F86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01 0 00 00000</w:t>
            </w:r>
          </w:p>
        </w:tc>
        <w:tc>
          <w:tcPr>
            <w:tcW w:w="993" w:type="dxa"/>
            <w:vAlign w:val="bottom"/>
          </w:tcPr>
          <w:p w:rsidR="00523BDA" w:rsidRPr="0057473E" w:rsidRDefault="00523BDA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523BDA" w:rsidRPr="00B35BB1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1664,5</w:t>
            </w:r>
          </w:p>
        </w:tc>
      </w:tr>
      <w:tr w:rsidR="00523BDA" w:rsidRPr="0057473E" w:rsidTr="00490F86">
        <w:trPr>
          <w:trHeight w:val="464"/>
        </w:trPr>
        <w:tc>
          <w:tcPr>
            <w:tcW w:w="4820" w:type="dxa"/>
          </w:tcPr>
          <w:p w:rsidR="00523BDA" w:rsidRPr="008A0F97" w:rsidRDefault="00523BDA" w:rsidP="00490F86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>Муниципальная программа " Развитие культуры на 2016 год на территории Озинского муниципального района"</w:t>
            </w:r>
          </w:p>
        </w:tc>
        <w:tc>
          <w:tcPr>
            <w:tcW w:w="851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01 4 00 00000 </w:t>
            </w:r>
          </w:p>
        </w:tc>
        <w:tc>
          <w:tcPr>
            <w:tcW w:w="993" w:type="dxa"/>
            <w:vAlign w:val="bottom"/>
          </w:tcPr>
          <w:p w:rsidR="00523BDA" w:rsidRPr="0057473E" w:rsidRDefault="00523BDA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523BDA" w:rsidRPr="00B35BB1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523BDA" w:rsidRPr="0057473E" w:rsidTr="00490F86">
        <w:trPr>
          <w:trHeight w:val="464"/>
        </w:trPr>
        <w:tc>
          <w:tcPr>
            <w:tcW w:w="4820" w:type="dxa"/>
          </w:tcPr>
          <w:p w:rsidR="00523BDA" w:rsidRPr="00F02E28" w:rsidRDefault="00523BDA" w:rsidP="00490F86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01 4 00 02200</w:t>
            </w:r>
          </w:p>
        </w:tc>
        <w:tc>
          <w:tcPr>
            <w:tcW w:w="993" w:type="dxa"/>
            <w:vAlign w:val="bottom"/>
          </w:tcPr>
          <w:p w:rsidR="00523BDA" w:rsidRPr="0057473E" w:rsidRDefault="00523BDA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523BDA" w:rsidRPr="00B35BB1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523BDA" w:rsidRPr="0057473E" w:rsidTr="00490F86">
        <w:trPr>
          <w:trHeight w:val="464"/>
        </w:trPr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523BDA" w:rsidRDefault="00523BDA" w:rsidP="00490F86">
            <w:pPr>
              <w:jc w:val="center"/>
            </w:pPr>
            <w:r w:rsidRPr="007C16E4">
              <w:rPr>
                <w:sz w:val="20"/>
                <w:szCs w:val="20"/>
              </w:rPr>
              <w:t>01 4 00 02200</w:t>
            </w:r>
          </w:p>
        </w:tc>
        <w:tc>
          <w:tcPr>
            <w:tcW w:w="993" w:type="dxa"/>
            <w:vAlign w:val="bottom"/>
          </w:tcPr>
          <w:p w:rsidR="00523BDA" w:rsidRPr="0057473E" w:rsidRDefault="00523BDA" w:rsidP="00490F86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600</w:t>
            </w:r>
          </w:p>
        </w:tc>
        <w:tc>
          <w:tcPr>
            <w:tcW w:w="992" w:type="dxa"/>
            <w:vAlign w:val="bottom"/>
          </w:tcPr>
          <w:p w:rsidR="00523BDA" w:rsidRPr="00B35BB1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523BDA" w:rsidRPr="0057473E" w:rsidTr="00490F86">
        <w:trPr>
          <w:trHeight w:val="464"/>
        </w:trPr>
        <w:tc>
          <w:tcPr>
            <w:tcW w:w="4820" w:type="dxa"/>
          </w:tcPr>
          <w:p w:rsidR="00523BDA" w:rsidRPr="0057473E" w:rsidRDefault="00523BDA" w:rsidP="00CD413D">
            <w:pPr>
              <w:jc w:val="both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523BDA" w:rsidRDefault="00523BDA" w:rsidP="00490F86">
            <w:pPr>
              <w:jc w:val="center"/>
            </w:pPr>
            <w:r w:rsidRPr="007C16E4">
              <w:rPr>
                <w:sz w:val="20"/>
                <w:szCs w:val="20"/>
              </w:rPr>
              <w:t>01 4 00 02200</w:t>
            </w:r>
          </w:p>
        </w:tc>
        <w:tc>
          <w:tcPr>
            <w:tcW w:w="993" w:type="dxa"/>
            <w:vAlign w:val="bottom"/>
          </w:tcPr>
          <w:p w:rsidR="00523BDA" w:rsidRPr="0057473E" w:rsidRDefault="00523BDA" w:rsidP="00490F86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</w:tcPr>
          <w:p w:rsidR="00523BDA" w:rsidRPr="00B35BB1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523BDA" w:rsidRPr="0057473E" w:rsidTr="00490F86">
        <w:trPr>
          <w:trHeight w:val="464"/>
        </w:trPr>
        <w:tc>
          <w:tcPr>
            <w:tcW w:w="4820" w:type="dxa"/>
          </w:tcPr>
          <w:p w:rsidR="00523BDA" w:rsidRPr="005F18CA" w:rsidRDefault="00523BDA" w:rsidP="00CD413D">
            <w:pPr>
              <w:jc w:val="both"/>
              <w:rPr>
                <w:sz w:val="20"/>
                <w:szCs w:val="20"/>
              </w:rPr>
            </w:pPr>
            <w:r w:rsidRPr="005F18CA">
              <w:rPr>
                <w:sz w:val="20"/>
                <w:szCs w:val="20"/>
              </w:rPr>
              <w:t>Муниципальная программа "Профилактика терроризма и экстремизма в Озинском муниципальном районе Саратовской области" на 2015-2017 годы"</w:t>
            </w:r>
          </w:p>
        </w:tc>
        <w:tc>
          <w:tcPr>
            <w:tcW w:w="851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523BDA" w:rsidRPr="007C16E4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01 5 00 00000</w:t>
            </w:r>
          </w:p>
        </w:tc>
        <w:tc>
          <w:tcPr>
            <w:tcW w:w="993" w:type="dxa"/>
            <w:vAlign w:val="bottom"/>
          </w:tcPr>
          <w:p w:rsidR="00523BDA" w:rsidRDefault="00523BDA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523BDA" w:rsidRPr="0057473E" w:rsidTr="00490F86">
        <w:trPr>
          <w:trHeight w:val="464"/>
        </w:trPr>
        <w:tc>
          <w:tcPr>
            <w:tcW w:w="4820" w:type="dxa"/>
          </w:tcPr>
          <w:p w:rsidR="00523BDA" w:rsidRPr="00F02E28" w:rsidRDefault="00523BDA" w:rsidP="005F18CA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523BDA" w:rsidRPr="007C16E4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01 5 00 02200</w:t>
            </w:r>
          </w:p>
        </w:tc>
        <w:tc>
          <w:tcPr>
            <w:tcW w:w="993" w:type="dxa"/>
            <w:vAlign w:val="bottom"/>
          </w:tcPr>
          <w:p w:rsidR="00523BDA" w:rsidRDefault="00523BDA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523BDA" w:rsidRPr="0057473E" w:rsidTr="00490F86">
        <w:trPr>
          <w:trHeight w:val="464"/>
        </w:trPr>
        <w:tc>
          <w:tcPr>
            <w:tcW w:w="4820" w:type="dxa"/>
          </w:tcPr>
          <w:p w:rsidR="00523BDA" w:rsidRPr="0057473E" w:rsidRDefault="00523BDA" w:rsidP="005F18CA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523BDA" w:rsidRPr="007C16E4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01 5 00 02200</w:t>
            </w:r>
          </w:p>
        </w:tc>
        <w:tc>
          <w:tcPr>
            <w:tcW w:w="993" w:type="dxa"/>
            <w:vAlign w:val="bottom"/>
          </w:tcPr>
          <w:p w:rsidR="00523BDA" w:rsidRDefault="00523BDA" w:rsidP="00490F86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600</w:t>
            </w:r>
          </w:p>
        </w:tc>
        <w:tc>
          <w:tcPr>
            <w:tcW w:w="992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523BDA" w:rsidRPr="0057473E" w:rsidTr="00490F86">
        <w:trPr>
          <w:trHeight w:val="464"/>
        </w:trPr>
        <w:tc>
          <w:tcPr>
            <w:tcW w:w="4820" w:type="dxa"/>
          </w:tcPr>
          <w:p w:rsidR="00523BDA" w:rsidRPr="0057473E" w:rsidRDefault="00523BDA" w:rsidP="005F18CA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523BDA" w:rsidRPr="007C16E4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01 5 00 02200</w:t>
            </w:r>
          </w:p>
        </w:tc>
        <w:tc>
          <w:tcPr>
            <w:tcW w:w="993" w:type="dxa"/>
            <w:vAlign w:val="bottom"/>
          </w:tcPr>
          <w:p w:rsidR="00523BDA" w:rsidRDefault="00523BDA" w:rsidP="00490F86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523BDA" w:rsidRPr="0057473E" w:rsidTr="00490F86">
        <w:trPr>
          <w:trHeight w:val="464"/>
        </w:trPr>
        <w:tc>
          <w:tcPr>
            <w:tcW w:w="4820" w:type="dxa"/>
          </w:tcPr>
          <w:p w:rsidR="00523BDA" w:rsidRPr="005F18CA" w:rsidRDefault="00523BDA" w:rsidP="00490F86">
            <w:pPr>
              <w:rPr>
                <w:sz w:val="20"/>
                <w:szCs w:val="20"/>
              </w:rPr>
            </w:pPr>
            <w:r w:rsidRPr="005F18CA">
              <w:rPr>
                <w:sz w:val="20"/>
                <w:szCs w:val="20"/>
              </w:rPr>
              <w:t>Муниципальная программа "Повышение энергетической эффективности и энергосбережения на территории  Озинского муниципального района  " на 2016 год</w:t>
            </w:r>
          </w:p>
        </w:tc>
        <w:tc>
          <w:tcPr>
            <w:tcW w:w="851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523BDA" w:rsidRPr="007C16E4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01 6 00 00000</w:t>
            </w:r>
          </w:p>
        </w:tc>
        <w:tc>
          <w:tcPr>
            <w:tcW w:w="993" w:type="dxa"/>
            <w:vAlign w:val="bottom"/>
          </w:tcPr>
          <w:p w:rsidR="00523BDA" w:rsidRDefault="00523BDA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1604,5</w:t>
            </w:r>
          </w:p>
        </w:tc>
      </w:tr>
      <w:tr w:rsidR="00523BDA" w:rsidRPr="0057473E" w:rsidTr="00490F86">
        <w:trPr>
          <w:trHeight w:val="464"/>
        </w:trPr>
        <w:tc>
          <w:tcPr>
            <w:tcW w:w="4820" w:type="dxa"/>
          </w:tcPr>
          <w:p w:rsidR="00523BDA" w:rsidRPr="00F02E28" w:rsidRDefault="00523BDA" w:rsidP="005F18CA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523BDA" w:rsidRPr="007C16E4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01 6 00 02200</w:t>
            </w:r>
          </w:p>
        </w:tc>
        <w:tc>
          <w:tcPr>
            <w:tcW w:w="993" w:type="dxa"/>
            <w:vAlign w:val="bottom"/>
          </w:tcPr>
          <w:p w:rsidR="00523BDA" w:rsidRDefault="00523BDA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1604,5</w:t>
            </w:r>
          </w:p>
        </w:tc>
      </w:tr>
      <w:tr w:rsidR="00523BDA" w:rsidRPr="0057473E" w:rsidTr="00490F86">
        <w:trPr>
          <w:trHeight w:val="464"/>
        </w:trPr>
        <w:tc>
          <w:tcPr>
            <w:tcW w:w="4820" w:type="dxa"/>
          </w:tcPr>
          <w:p w:rsidR="00523BDA" w:rsidRPr="0057473E" w:rsidRDefault="00523BDA" w:rsidP="005F18CA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523BDA" w:rsidRPr="007C16E4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01 6 00 02200</w:t>
            </w:r>
          </w:p>
        </w:tc>
        <w:tc>
          <w:tcPr>
            <w:tcW w:w="993" w:type="dxa"/>
            <w:vAlign w:val="bottom"/>
          </w:tcPr>
          <w:p w:rsidR="00523BDA" w:rsidRDefault="00523BDA" w:rsidP="00490F86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600</w:t>
            </w:r>
          </w:p>
        </w:tc>
        <w:tc>
          <w:tcPr>
            <w:tcW w:w="992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1604,5</w:t>
            </w:r>
          </w:p>
        </w:tc>
      </w:tr>
      <w:tr w:rsidR="00523BDA" w:rsidRPr="0057473E" w:rsidTr="00490F86">
        <w:trPr>
          <w:trHeight w:val="464"/>
        </w:trPr>
        <w:tc>
          <w:tcPr>
            <w:tcW w:w="4820" w:type="dxa"/>
          </w:tcPr>
          <w:p w:rsidR="00523BDA" w:rsidRPr="0057473E" w:rsidRDefault="00523BDA" w:rsidP="005F18CA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523BDA" w:rsidRPr="007C16E4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01 6 00 02200</w:t>
            </w:r>
          </w:p>
        </w:tc>
        <w:tc>
          <w:tcPr>
            <w:tcW w:w="993" w:type="dxa"/>
            <w:vAlign w:val="bottom"/>
          </w:tcPr>
          <w:p w:rsidR="00523BDA" w:rsidRDefault="00523BDA" w:rsidP="00490F86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1604,5</w:t>
            </w:r>
          </w:p>
        </w:tc>
      </w:tr>
      <w:tr w:rsidR="00523BDA" w:rsidRPr="0057473E" w:rsidTr="00490F86">
        <w:trPr>
          <w:trHeight w:val="464"/>
        </w:trPr>
        <w:tc>
          <w:tcPr>
            <w:tcW w:w="4820" w:type="dxa"/>
          </w:tcPr>
          <w:p w:rsidR="00523BDA" w:rsidRPr="002D4598" w:rsidRDefault="00523BDA" w:rsidP="00490F86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02 0 00 00000</w:t>
            </w:r>
          </w:p>
        </w:tc>
        <w:tc>
          <w:tcPr>
            <w:tcW w:w="993" w:type="dxa"/>
            <w:vAlign w:val="bottom"/>
          </w:tcPr>
          <w:p w:rsidR="00523BDA" w:rsidRPr="0057473E" w:rsidRDefault="00523BDA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523BDA" w:rsidRPr="00B35BB1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8,0 </w:t>
            </w:r>
          </w:p>
        </w:tc>
      </w:tr>
      <w:tr w:rsidR="00523BDA" w:rsidRPr="0057473E" w:rsidTr="00490F86">
        <w:trPr>
          <w:trHeight w:val="464"/>
        </w:trPr>
        <w:tc>
          <w:tcPr>
            <w:tcW w:w="4820" w:type="dxa"/>
          </w:tcPr>
          <w:p w:rsidR="00523BDA" w:rsidRPr="008A0F97" w:rsidRDefault="00523BDA" w:rsidP="00490F86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>Муниципальная программа " Социальная поддержка инвалидов в Озинском муниципальном районе на 2015-2017 год"</w:t>
            </w:r>
          </w:p>
        </w:tc>
        <w:tc>
          <w:tcPr>
            <w:tcW w:w="851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02 4 00 00000</w:t>
            </w:r>
          </w:p>
        </w:tc>
        <w:tc>
          <w:tcPr>
            <w:tcW w:w="993" w:type="dxa"/>
            <w:vAlign w:val="bottom"/>
          </w:tcPr>
          <w:p w:rsidR="00523BDA" w:rsidRPr="0057473E" w:rsidRDefault="00523BDA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523BDA" w:rsidRPr="00B35BB1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523BDA" w:rsidRPr="0057473E" w:rsidTr="00490F86">
        <w:trPr>
          <w:trHeight w:val="464"/>
        </w:trPr>
        <w:tc>
          <w:tcPr>
            <w:tcW w:w="4820" w:type="dxa"/>
          </w:tcPr>
          <w:p w:rsidR="00523BDA" w:rsidRPr="002D4598" w:rsidRDefault="00523BDA" w:rsidP="00490F86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02 4 00 02200</w:t>
            </w:r>
          </w:p>
        </w:tc>
        <w:tc>
          <w:tcPr>
            <w:tcW w:w="993" w:type="dxa"/>
            <w:vAlign w:val="bottom"/>
          </w:tcPr>
          <w:p w:rsidR="00523BDA" w:rsidRPr="0057473E" w:rsidRDefault="00523BDA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523BDA" w:rsidRPr="00B35BB1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523BDA" w:rsidRPr="0057473E" w:rsidTr="00490F86">
        <w:trPr>
          <w:trHeight w:val="464"/>
        </w:trPr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02 4 00 02200</w:t>
            </w:r>
          </w:p>
        </w:tc>
        <w:tc>
          <w:tcPr>
            <w:tcW w:w="993" w:type="dxa"/>
            <w:vAlign w:val="bottom"/>
          </w:tcPr>
          <w:p w:rsidR="00523BDA" w:rsidRPr="0057473E" w:rsidRDefault="00523BDA" w:rsidP="00490F86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600 </w:t>
            </w:r>
          </w:p>
        </w:tc>
        <w:tc>
          <w:tcPr>
            <w:tcW w:w="992" w:type="dxa"/>
            <w:vAlign w:val="bottom"/>
          </w:tcPr>
          <w:p w:rsidR="00523BDA" w:rsidRPr="00B35BB1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523BDA" w:rsidRPr="0057473E" w:rsidTr="00490F86">
        <w:trPr>
          <w:trHeight w:val="464"/>
        </w:trPr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02 4 00 02200</w:t>
            </w:r>
          </w:p>
        </w:tc>
        <w:tc>
          <w:tcPr>
            <w:tcW w:w="993" w:type="dxa"/>
            <w:vAlign w:val="bottom"/>
          </w:tcPr>
          <w:p w:rsidR="00523BDA" w:rsidRPr="0057473E" w:rsidRDefault="00523BDA" w:rsidP="00490F86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</w:tcPr>
          <w:p w:rsidR="00523BDA" w:rsidRPr="00B35BB1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523BDA" w:rsidRPr="0057473E" w:rsidTr="00490F86">
        <w:trPr>
          <w:trHeight w:val="464"/>
        </w:trPr>
        <w:tc>
          <w:tcPr>
            <w:tcW w:w="4820" w:type="dxa"/>
          </w:tcPr>
          <w:p w:rsidR="00523BDA" w:rsidRPr="008A0F97" w:rsidRDefault="00523BDA" w:rsidP="00490F86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>Муниципальная программа " Гармонизация межнациональных отношений и профилактика экстремизма в Озинском муниципальном районе на 2016-2018 годы"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02 5 00 00000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</w:tr>
      <w:tr w:rsidR="00523BDA" w:rsidRPr="0057473E" w:rsidTr="00490F86">
        <w:trPr>
          <w:trHeight w:val="464"/>
        </w:trPr>
        <w:tc>
          <w:tcPr>
            <w:tcW w:w="4820" w:type="dxa"/>
          </w:tcPr>
          <w:p w:rsidR="00523BDA" w:rsidRPr="00802B22" w:rsidRDefault="00523BDA" w:rsidP="00490F86">
            <w:pPr>
              <w:rPr>
                <w:sz w:val="20"/>
                <w:szCs w:val="20"/>
              </w:rPr>
            </w:pPr>
            <w:r w:rsidRPr="00802B2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08 </w:t>
            </w:r>
          </w:p>
        </w:tc>
        <w:tc>
          <w:tcPr>
            <w:tcW w:w="828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02 5 00 02200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</w:tr>
      <w:tr w:rsidR="00523BDA" w:rsidRPr="0057473E" w:rsidTr="00490F86">
        <w:trPr>
          <w:trHeight w:val="464"/>
        </w:trPr>
        <w:tc>
          <w:tcPr>
            <w:tcW w:w="4820" w:type="dxa"/>
          </w:tcPr>
          <w:p w:rsidR="00523BDA" w:rsidRPr="0057473E" w:rsidRDefault="00523BDA" w:rsidP="0049293A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02 5 00 02200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</w:tr>
      <w:tr w:rsidR="00523BDA" w:rsidRPr="0057473E" w:rsidTr="00490F86">
        <w:trPr>
          <w:trHeight w:val="464"/>
        </w:trPr>
        <w:tc>
          <w:tcPr>
            <w:tcW w:w="4820" w:type="dxa"/>
          </w:tcPr>
          <w:p w:rsidR="00523BDA" w:rsidRPr="0057473E" w:rsidRDefault="00523BDA" w:rsidP="0049293A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08 </w:t>
            </w:r>
          </w:p>
        </w:tc>
        <w:tc>
          <w:tcPr>
            <w:tcW w:w="828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02 5 00 02200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</w:tr>
      <w:tr w:rsidR="00523BDA" w:rsidRPr="0057473E" w:rsidTr="00490F86">
        <w:trPr>
          <w:trHeight w:val="464"/>
        </w:trPr>
        <w:tc>
          <w:tcPr>
            <w:tcW w:w="4820" w:type="dxa"/>
          </w:tcPr>
          <w:p w:rsidR="00523BDA" w:rsidRPr="002D4598" w:rsidRDefault="00523BDA" w:rsidP="00490F86">
            <w:pPr>
              <w:rPr>
                <w:sz w:val="20"/>
                <w:szCs w:val="20"/>
              </w:rPr>
            </w:pPr>
            <w:r w:rsidRPr="002D4598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E9306C" w:rsidRDefault="00523BDA" w:rsidP="00490F86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25664,6</w:t>
            </w:r>
          </w:p>
        </w:tc>
      </w:tr>
      <w:tr w:rsidR="00523BDA" w:rsidRPr="0057473E" w:rsidTr="00490F86">
        <w:trPr>
          <w:trHeight w:val="464"/>
        </w:trPr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Обеспечение деятельности подведомственных учреждений (дворцы и дома культуры, другие учреждения культуры) 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E9306C" w:rsidRDefault="00523BDA" w:rsidP="00490F86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19446,8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802B22">
            <w:pPr>
              <w:jc w:val="center"/>
            </w:pPr>
            <w:r>
              <w:rPr>
                <w:sz w:val="20"/>
                <w:szCs w:val="20"/>
              </w:rPr>
              <w:t>19446,6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523BDA" w:rsidRDefault="00523BDA" w:rsidP="00802B22">
            <w:pPr>
              <w:jc w:val="center"/>
            </w:pPr>
            <w:r>
              <w:rPr>
                <w:sz w:val="20"/>
                <w:szCs w:val="20"/>
              </w:rPr>
              <w:t>19446,8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523BDA" w:rsidRDefault="00523BDA" w:rsidP="00802B22">
            <w:pPr>
              <w:jc w:val="center"/>
            </w:pPr>
            <w:r>
              <w:rPr>
                <w:sz w:val="20"/>
                <w:szCs w:val="20"/>
              </w:rPr>
              <w:t>19446,8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(Библиотеки)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6217,8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802B22">
            <w:pPr>
              <w:jc w:val="center"/>
            </w:pPr>
            <w:r w:rsidRPr="00BA6B7B">
              <w:rPr>
                <w:sz w:val="20"/>
                <w:szCs w:val="20"/>
              </w:rPr>
              <w:t>6217,8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5B35BC">
              <w:rPr>
                <w:sz w:val="20"/>
                <w:szCs w:val="20"/>
              </w:rPr>
              <w:t>72 5 00 02200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523BDA" w:rsidRDefault="00523BDA" w:rsidP="00802B22">
            <w:pPr>
              <w:jc w:val="center"/>
            </w:pPr>
            <w:r w:rsidRPr="00BA6B7B">
              <w:rPr>
                <w:sz w:val="20"/>
                <w:szCs w:val="20"/>
              </w:rPr>
              <w:t>6217,8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5B35BC">
              <w:rPr>
                <w:sz w:val="20"/>
                <w:szCs w:val="20"/>
              </w:rPr>
              <w:t>72 5 00 02200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523BDA" w:rsidRDefault="00523BDA" w:rsidP="00802B22">
            <w:pPr>
              <w:jc w:val="center"/>
            </w:pPr>
            <w:r w:rsidRPr="00BA6B7B">
              <w:rPr>
                <w:sz w:val="20"/>
                <w:szCs w:val="20"/>
              </w:rPr>
              <w:t>6217,8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42705F" w:rsidRDefault="00523BDA" w:rsidP="00490F86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79 0 00 00000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42705F" w:rsidRDefault="00523BDA" w:rsidP="00490F86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Софинансирование расходов федерального и (или) областного бюджета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79 7 00 00000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42705F" w:rsidRDefault="00523BDA" w:rsidP="00490F86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Комплектование книжных фондов библиотек муниципальных образований за счет средств местного бюджета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79 7 00 03900 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Default="00523BDA" w:rsidP="008A0F97">
            <w:pPr>
              <w:jc w:val="center"/>
            </w:pPr>
            <w:r w:rsidRPr="00A817FB">
              <w:rPr>
                <w:sz w:val="20"/>
                <w:szCs w:val="20"/>
              </w:rPr>
              <w:t>79 7 00 03900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Default="00523BDA" w:rsidP="008A0F97">
            <w:pPr>
              <w:jc w:val="center"/>
            </w:pPr>
            <w:r w:rsidRPr="00A817FB">
              <w:rPr>
                <w:sz w:val="20"/>
                <w:szCs w:val="20"/>
              </w:rPr>
              <w:t>79 7 00 03900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2D4598" w:rsidRDefault="00523BDA" w:rsidP="00490F86">
            <w:pPr>
              <w:rPr>
                <w:sz w:val="20"/>
                <w:szCs w:val="20"/>
              </w:rPr>
            </w:pPr>
            <w:r w:rsidRPr="002D4598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180,6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2D4598" w:rsidRDefault="00523BDA" w:rsidP="00490F86">
            <w:pPr>
              <w:rPr>
                <w:iCs/>
                <w:sz w:val="20"/>
                <w:szCs w:val="20"/>
              </w:rPr>
            </w:pPr>
            <w:r w:rsidRPr="002D4598">
              <w:rPr>
                <w:iCs/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180,6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Иные межбюджетные трансферты на 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5144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6,2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5144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6,2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5144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6,2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D71F86" w:rsidRDefault="00523BDA" w:rsidP="00490F86">
            <w:pPr>
              <w:rPr>
                <w:sz w:val="20"/>
                <w:szCs w:val="20"/>
              </w:rPr>
            </w:pPr>
            <w:r w:rsidRPr="00D71F86">
              <w:rPr>
                <w:sz w:val="20"/>
                <w:szCs w:val="20"/>
              </w:rPr>
              <w:t>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80 5 00 51460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74,4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80 5 00 51460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74,4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80 5 00 51460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74,4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312761" w:rsidRDefault="00523BDA" w:rsidP="00490F86">
            <w:pPr>
              <w:rPr>
                <w:sz w:val="20"/>
                <w:szCs w:val="20"/>
              </w:rPr>
            </w:pPr>
            <w:r w:rsidRPr="00312761">
              <w:rPr>
                <w:sz w:val="20"/>
                <w:szCs w:val="20"/>
              </w:rPr>
              <w:t>Государственная поддержка муниципальных учреждений культуры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80 5 00 51470</w:t>
            </w:r>
          </w:p>
        </w:tc>
        <w:tc>
          <w:tcPr>
            <w:tcW w:w="993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80 5 00 51470</w:t>
            </w:r>
          </w:p>
        </w:tc>
        <w:tc>
          <w:tcPr>
            <w:tcW w:w="993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80 5 00 51470</w:t>
            </w:r>
          </w:p>
        </w:tc>
        <w:tc>
          <w:tcPr>
            <w:tcW w:w="993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Другие вопросы в области культуры, кинематографии 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2157,8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620,1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620,1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620,1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591,5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591,5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28,1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28,1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42705F" w:rsidRDefault="00523BDA" w:rsidP="00490F86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42705F" w:rsidRDefault="00523BDA" w:rsidP="00490F86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Уплата налогов ,сборов и иных платежей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2D4598" w:rsidRDefault="00523BDA" w:rsidP="00490F86">
            <w:pPr>
              <w:rPr>
                <w:sz w:val="20"/>
                <w:szCs w:val="20"/>
              </w:rPr>
            </w:pPr>
            <w:r w:rsidRPr="002D4598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1537,7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1537,7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1537,7</w:t>
            </w:r>
          </w:p>
        </w:tc>
      </w:tr>
      <w:tr w:rsidR="00523BDA" w:rsidRPr="0057473E" w:rsidTr="00490F86">
        <w:trPr>
          <w:trHeight w:val="1345"/>
        </w:trPr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1310,2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1310,2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42705F" w:rsidRDefault="00523BDA" w:rsidP="00490F86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42705F" w:rsidRDefault="00523BDA" w:rsidP="00490F86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Уплата налогов ,сборов и иных платежей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</w:p>
        </w:tc>
        <w:tc>
          <w:tcPr>
            <w:tcW w:w="828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516,4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в том числе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</w:p>
        </w:tc>
        <w:tc>
          <w:tcPr>
            <w:tcW w:w="828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rPr>
                <w:b/>
                <w:sz w:val="20"/>
                <w:szCs w:val="20"/>
              </w:rPr>
            </w:pP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516,4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516,4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516,4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516,4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516,4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463,4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463,4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7473E">
              <w:rPr>
                <w:b/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8821,7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4675,7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4635,7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008AD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3750,4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008AD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3750,4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3748,1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2933,6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125E73"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2933,6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125E73"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814,5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125E73"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814,5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137A3D" w:rsidRDefault="00523BDA" w:rsidP="00490F86">
            <w:pPr>
              <w:rPr>
                <w:sz w:val="20"/>
                <w:szCs w:val="20"/>
              </w:rPr>
            </w:pPr>
            <w:r w:rsidRPr="00137A3D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008AD" w:rsidRDefault="00523BDA" w:rsidP="00490F86">
            <w:pPr>
              <w:jc w:val="center"/>
              <w:rPr>
                <w:sz w:val="20"/>
                <w:szCs w:val="20"/>
              </w:rPr>
            </w:pPr>
            <w:r w:rsidRPr="005008AD">
              <w:rPr>
                <w:sz w:val="20"/>
                <w:szCs w:val="20"/>
              </w:rPr>
              <w:t>885,3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137A3D" w:rsidRDefault="00523BDA" w:rsidP="00490F86">
            <w:pPr>
              <w:rPr>
                <w:sz w:val="20"/>
                <w:szCs w:val="20"/>
              </w:rPr>
            </w:pPr>
            <w:r w:rsidRPr="00137A3D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008AD" w:rsidRDefault="00523BDA" w:rsidP="00490F86">
            <w:pPr>
              <w:jc w:val="center"/>
              <w:rPr>
                <w:sz w:val="20"/>
                <w:szCs w:val="20"/>
              </w:rPr>
            </w:pPr>
            <w:r w:rsidRPr="005008AD">
              <w:rPr>
                <w:sz w:val="20"/>
                <w:szCs w:val="20"/>
              </w:rPr>
              <w:t>383,7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383,7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303,6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303,6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80,1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80,1</w:t>
            </w:r>
          </w:p>
        </w:tc>
      </w:tr>
      <w:tr w:rsidR="00523BDA" w:rsidRPr="0057473E" w:rsidTr="00490F86">
        <w:trPr>
          <w:trHeight w:val="1225"/>
        </w:trPr>
        <w:tc>
          <w:tcPr>
            <w:tcW w:w="4820" w:type="dxa"/>
          </w:tcPr>
          <w:p w:rsidR="00523BDA" w:rsidRPr="00137A3D" w:rsidRDefault="00523BDA" w:rsidP="00490F86">
            <w:pPr>
              <w:rPr>
                <w:sz w:val="20"/>
                <w:szCs w:val="20"/>
              </w:rPr>
            </w:pPr>
            <w:r w:rsidRPr="00137A3D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501,6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137A3D" w:rsidRDefault="00523BDA" w:rsidP="00490F86">
            <w:pPr>
              <w:rPr>
                <w:sz w:val="20"/>
                <w:szCs w:val="20"/>
              </w:rPr>
            </w:pPr>
            <w:r w:rsidRPr="00137A3D">
              <w:rPr>
                <w:sz w:val="20"/>
                <w:szCs w:val="20"/>
              </w:rPr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501,6</w:t>
            </w:r>
          </w:p>
        </w:tc>
      </w:tr>
      <w:tr w:rsidR="00523BDA" w:rsidRPr="0057473E" w:rsidTr="00490F86">
        <w:trPr>
          <w:trHeight w:val="519"/>
        </w:trPr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467,0</w:t>
            </w:r>
          </w:p>
        </w:tc>
      </w:tr>
      <w:tr w:rsidR="00523BDA" w:rsidRPr="0057473E" w:rsidTr="00490F86">
        <w:trPr>
          <w:trHeight w:val="559"/>
        </w:trPr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34,6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34,6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123C89" w:rsidRDefault="00523BDA" w:rsidP="00490F86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851" w:type="dxa"/>
          </w:tcPr>
          <w:p w:rsidR="00523BDA" w:rsidRPr="00123C89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123C89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123C89" w:rsidRDefault="00523BDA" w:rsidP="00490F86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523BDA" w:rsidRPr="00123C89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123C89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79 0 00 00000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123C89" w:rsidRDefault="00523BDA" w:rsidP="00490F86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851" w:type="dxa"/>
          </w:tcPr>
          <w:p w:rsidR="00523BDA" w:rsidRPr="00123C89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123C89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123C89" w:rsidRDefault="00523BDA" w:rsidP="00490F86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851" w:type="dxa"/>
          </w:tcPr>
          <w:p w:rsidR="00523BDA" w:rsidRPr="00123C89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123C89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79 1 00 02600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123C89" w:rsidRDefault="00523BDA" w:rsidP="00490F86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523BDA" w:rsidRPr="00123C89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123C89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79 1 00 02600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123C89" w:rsidRDefault="00523BDA" w:rsidP="00490F86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851" w:type="dxa"/>
          </w:tcPr>
          <w:p w:rsidR="00523BDA" w:rsidRPr="00123C89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058 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</w:t>
            </w:r>
          </w:p>
        </w:tc>
        <w:tc>
          <w:tcPr>
            <w:tcW w:w="828" w:type="dxa"/>
          </w:tcPr>
          <w:p w:rsidR="00523BDA" w:rsidRPr="00123C89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79 1 00 02600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110,8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>
              <w:rPr>
                <w:sz w:val="20"/>
                <w:szCs w:val="20"/>
              </w:rPr>
              <w:t>110,8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>
              <w:rPr>
                <w:sz w:val="20"/>
                <w:szCs w:val="20"/>
              </w:rPr>
              <w:t>110,8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Обслуживание государственного долга Российской Федерации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5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700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>
              <w:rPr>
                <w:sz w:val="20"/>
                <w:szCs w:val="20"/>
              </w:rPr>
              <w:t>110,8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>
              <w:rPr>
                <w:sz w:val="20"/>
                <w:szCs w:val="20"/>
              </w:rPr>
              <w:t>110,8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4035,2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3031,5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межбюджетных трансфертов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3031,5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3031,5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 том числе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Дотации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510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73 1 00 76100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731,5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>
              <w:rPr>
                <w:sz w:val="20"/>
                <w:szCs w:val="20"/>
              </w:rPr>
              <w:t>73</w:t>
            </w:r>
            <w:r w:rsidRPr="00754A58">
              <w:rPr>
                <w:sz w:val="20"/>
                <w:szCs w:val="20"/>
              </w:rPr>
              <w:t xml:space="preserve"> 1 00 7</w:t>
            </w:r>
            <w:r>
              <w:rPr>
                <w:sz w:val="20"/>
                <w:szCs w:val="20"/>
              </w:rPr>
              <w:t>61</w:t>
            </w:r>
            <w:r w:rsidRPr="00754A58"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731,5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Дотации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>
              <w:rPr>
                <w:sz w:val="20"/>
                <w:szCs w:val="20"/>
              </w:rPr>
              <w:t>73</w:t>
            </w:r>
            <w:r w:rsidRPr="00754A58">
              <w:rPr>
                <w:sz w:val="20"/>
                <w:szCs w:val="20"/>
              </w:rPr>
              <w:t xml:space="preserve"> 1 00 7</w:t>
            </w:r>
            <w:r>
              <w:rPr>
                <w:sz w:val="20"/>
                <w:szCs w:val="20"/>
              </w:rPr>
              <w:t>61</w:t>
            </w:r>
            <w:r w:rsidRPr="00754A58"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510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731,5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1003,7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межбюджетных трансфертов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>
              <w:rPr>
                <w:sz w:val="20"/>
                <w:szCs w:val="20"/>
              </w:rPr>
              <w:t>1003,7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Предоставление межбюджетных трансфертов местным бюджетам 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>
              <w:rPr>
                <w:sz w:val="20"/>
                <w:szCs w:val="20"/>
              </w:rPr>
              <w:t>1003,7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color w:val="000000"/>
                <w:spacing w:val="-18"/>
                <w:sz w:val="20"/>
                <w:szCs w:val="20"/>
              </w:rPr>
              <w:t>иные межбюджетные трансферты  на поддержку мер по обеспечению сбалансированности  бюджетов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>
              <w:rPr>
                <w:sz w:val="20"/>
                <w:szCs w:val="20"/>
              </w:rPr>
              <w:t>1003,7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color w:val="000000"/>
                <w:spacing w:val="-18"/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>
              <w:rPr>
                <w:sz w:val="20"/>
                <w:szCs w:val="20"/>
              </w:rPr>
              <w:t>1003,7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color w:val="000000"/>
                <w:spacing w:val="-18"/>
                <w:sz w:val="20"/>
                <w:szCs w:val="20"/>
              </w:rPr>
            </w:pPr>
            <w:r w:rsidRPr="0057473E">
              <w:rPr>
                <w:color w:val="000000"/>
                <w:spacing w:val="-18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540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>
              <w:rPr>
                <w:sz w:val="20"/>
                <w:szCs w:val="20"/>
              </w:rPr>
              <w:t>1003,7</w:t>
            </w:r>
          </w:p>
        </w:tc>
      </w:tr>
      <w:tr w:rsidR="00523BDA" w:rsidRPr="0057473E" w:rsidTr="00490F86">
        <w:trPr>
          <w:trHeight w:val="391"/>
        </w:trPr>
        <w:tc>
          <w:tcPr>
            <w:tcW w:w="4820" w:type="dxa"/>
          </w:tcPr>
          <w:p w:rsidR="00523BDA" w:rsidRPr="0057473E" w:rsidRDefault="00523BDA" w:rsidP="00490F86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AC024E" w:rsidRDefault="00523BDA" w:rsidP="00490F86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63362,4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52071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16811,7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C43ACF" w:rsidRDefault="00523BDA" w:rsidP="00490F86">
            <w:pPr>
              <w:jc w:val="center"/>
              <w:rPr>
                <w:sz w:val="20"/>
                <w:szCs w:val="20"/>
              </w:rPr>
            </w:pPr>
            <w:r w:rsidRPr="00C43ACF">
              <w:rPr>
                <w:sz w:val="20"/>
                <w:szCs w:val="20"/>
              </w:rPr>
              <w:t>10980,2</w:t>
            </w:r>
          </w:p>
        </w:tc>
      </w:tr>
      <w:tr w:rsidR="00523BDA" w:rsidRPr="000B4290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0B4290" w:rsidRDefault="00523BDA" w:rsidP="00490F86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9589,7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750,6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750,6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750,6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750,6</w:t>
            </w:r>
          </w:p>
        </w:tc>
      </w:tr>
      <w:tr w:rsidR="00523BDA" w:rsidRPr="00211A21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52071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8839,1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52071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8789,1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8514,4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8514,4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274,7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274,7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4111E0" w:rsidRDefault="00523BDA" w:rsidP="00490F86">
            <w:pPr>
              <w:rPr>
                <w:sz w:val="20"/>
                <w:szCs w:val="20"/>
              </w:rPr>
            </w:pPr>
            <w:r w:rsidRPr="004111E0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008AD" w:rsidRDefault="00523BDA" w:rsidP="00490F86">
            <w:pPr>
              <w:jc w:val="center"/>
              <w:rPr>
                <w:sz w:val="20"/>
                <w:szCs w:val="20"/>
              </w:rPr>
            </w:pPr>
            <w:r w:rsidRPr="005008AD">
              <w:rPr>
                <w:sz w:val="20"/>
                <w:szCs w:val="20"/>
              </w:rPr>
              <w:t>1390,5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4111E0" w:rsidRDefault="00523BDA" w:rsidP="00490F86">
            <w:pPr>
              <w:rPr>
                <w:sz w:val="20"/>
                <w:szCs w:val="20"/>
              </w:rPr>
            </w:pPr>
            <w:r w:rsidRPr="004111E0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008AD" w:rsidRDefault="00523BDA" w:rsidP="00490F86">
            <w:pPr>
              <w:jc w:val="center"/>
              <w:rPr>
                <w:sz w:val="20"/>
                <w:szCs w:val="20"/>
              </w:rPr>
            </w:pPr>
            <w:r w:rsidRPr="005008AD">
              <w:rPr>
                <w:sz w:val="20"/>
                <w:szCs w:val="20"/>
              </w:rPr>
              <w:t>1368,2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AE7C06">
              <w:rPr>
                <w:sz w:val="20"/>
                <w:szCs w:val="20"/>
              </w:rPr>
              <w:t>76300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00 76300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171,4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B44579">
              <w:rPr>
                <w:sz w:val="20"/>
                <w:szCs w:val="20"/>
              </w:rPr>
              <w:t>80 1 00 76300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171,4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B44579">
              <w:rPr>
                <w:sz w:val="20"/>
                <w:szCs w:val="20"/>
              </w:rPr>
              <w:t>80 1 00 76300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23,6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B44579">
              <w:rPr>
                <w:sz w:val="20"/>
                <w:szCs w:val="20"/>
              </w:rPr>
              <w:t>80 1 00 76300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23,6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00 76400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207,1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BC3653">
              <w:rPr>
                <w:sz w:val="20"/>
                <w:szCs w:val="20"/>
              </w:rPr>
              <w:t>80 1 00 76400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174,3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BC3653">
              <w:rPr>
                <w:sz w:val="20"/>
                <w:szCs w:val="20"/>
              </w:rPr>
              <w:t>80 1 00 76400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174,3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BC3653">
              <w:rPr>
                <w:sz w:val="20"/>
                <w:szCs w:val="20"/>
              </w:rPr>
              <w:t>80 1 00 76400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32,8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BC3653">
              <w:rPr>
                <w:sz w:val="20"/>
                <w:szCs w:val="20"/>
              </w:rPr>
              <w:t>80 1 00 76400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32,8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AE7C06">
              <w:rPr>
                <w:sz w:val="20"/>
                <w:szCs w:val="20"/>
              </w:rPr>
              <w:t>76500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195,2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8F1918" w:rsidRDefault="00523BDA" w:rsidP="00490F86">
            <w:pPr>
              <w:jc w:val="center"/>
              <w:rPr>
                <w:sz w:val="20"/>
                <w:szCs w:val="20"/>
              </w:rPr>
            </w:pPr>
            <w:r w:rsidRPr="008F1918">
              <w:rPr>
                <w:sz w:val="20"/>
                <w:szCs w:val="20"/>
              </w:rPr>
              <w:t>80 1 00 76500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173,6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8F1918" w:rsidRDefault="00523BDA" w:rsidP="00490F86">
            <w:pPr>
              <w:jc w:val="center"/>
              <w:rPr>
                <w:sz w:val="20"/>
                <w:szCs w:val="20"/>
              </w:rPr>
            </w:pPr>
            <w:r w:rsidRPr="008F1918">
              <w:rPr>
                <w:sz w:val="20"/>
                <w:szCs w:val="20"/>
              </w:rPr>
              <w:t>80 1 00 76500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173,6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8F1918" w:rsidRDefault="00523BDA" w:rsidP="00490F86">
            <w:pPr>
              <w:jc w:val="center"/>
              <w:rPr>
                <w:sz w:val="20"/>
                <w:szCs w:val="20"/>
              </w:rPr>
            </w:pPr>
            <w:r w:rsidRPr="008F1918">
              <w:rPr>
                <w:sz w:val="20"/>
                <w:szCs w:val="20"/>
              </w:rPr>
              <w:t>80 1 00 76500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21,6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8F1918" w:rsidRDefault="00523BDA" w:rsidP="00490F86">
            <w:pPr>
              <w:jc w:val="center"/>
              <w:rPr>
                <w:sz w:val="20"/>
                <w:szCs w:val="20"/>
              </w:rPr>
            </w:pPr>
            <w:r w:rsidRPr="008F1918">
              <w:rPr>
                <w:sz w:val="20"/>
                <w:szCs w:val="20"/>
              </w:rPr>
              <w:t>80 1 00 76500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21,6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CE7AD9" w:rsidRDefault="00523BDA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деятельности по опеке и попечительству в отношении несовершеннолетних граждан в части расходов на оплату труда, начисления на выплаты по оплате труда и обеспечение деятельности штатных работников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00 76600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203,8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65329C">
              <w:rPr>
                <w:sz w:val="20"/>
                <w:szCs w:val="20"/>
              </w:rPr>
              <w:t>80 1 00 76600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183,7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65329C">
              <w:rPr>
                <w:sz w:val="20"/>
                <w:szCs w:val="20"/>
              </w:rPr>
              <w:t>80 1 00 76600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183,7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65329C">
              <w:rPr>
                <w:sz w:val="20"/>
                <w:szCs w:val="20"/>
              </w:rPr>
              <w:t>80 1 00 76600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20,1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65329C">
              <w:rPr>
                <w:sz w:val="20"/>
                <w:szCs w:val="20"/>
              </w:rPr>
              <w:t>80 1 00 76600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20,1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AE7C06">
              <w:rPr>
                <w:sz w:val="20"/>
                <w:szCs w:val="20"/>
              </w:rPr>
              <w:t>77Б00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77Б00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184,9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154EA7">
              <w:rPr>
                <w:sz w:val="20"/>
                <w:szCs w:val="20"/>
              </w:rPr>
              <w:t>80 1 00 77Б00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184,9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154EA7">
              <w:rPr>
                <w:sz w:val="20"/>
                <w:szCs w:val="20"/>
              </w:rPr>
              <w:t>80 1 00 77Б00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12,1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154EA7">
              <w:rPr>
                <w:sz w:val="20"/>
                <w:szCs w:val="20"/>
              </w:rPr>
              <w:t>80 1 00 77Б00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12,1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77Е00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370,1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654E58">
              <w:rPr>
                <w:sz w:val="20"/>
                <w:szCs w:val="20"/>
              </w:rPr>
              <w:t>80 1 00 77</w:t>
            </w:r>
            <w:r>
              <w:rPr>
                <w:sz w:val="20"/>
                <w:szCs w:val="20"/>
              </w:rPr>
              <w:t>Е</w:t>
            </w:r>
            <w:r w:rsidRPr="00654E58"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360,1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654E58">
              <w:rPr>
                <w:sz w:val="20"/>
                <w:szCs w:val="20"/>
              </w:rPr>
              <w:t>80 1 00 77</w:t>
            </w:r>
            <w:r>
              <w:rPr>
                <w:sz w:val="20"/>
                <w:szCs w:val="20"/>
              </w:rPr>
              <w:t>Е</w:t>
            </w:r>
            <w:r w:rsidRPr="00654E58"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360,1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EA320A">
              <w:rPr>
                <w:sz w:val="20"/>
                <w:szCs w:val="20"/>
              </w:rPr>
              <w:t>80 1 00 77</w:t>
            </w:r>
            <w:r>
              <w:rPr>
                <w:sz w:val="20"/>
                <w:szCs w:val="20"/>
              </w:rPr>
              <w:t>Е</w:t>
            </w:r>
            <w:r w:rsidRPr="00EA320A"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EA320A">
              <w:rPr>
                <w:sz w:val="20"/>
                <w:szCs w:val="20"/>
              </w:rPr>
              <w:t>80 1 00 77</w:t>
            </w:r>
            <w:r>
              <w:rPr>
                <w:sz w:val="20"/>
                <w:szCs w:val="20"/>
              </w:rPr>
              <w:t>Е</w:t>
            </w:r>
            <w:r w:rsidRPr="00EA320A"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4111E0" w:rsidRDefault="00523BDA" w:rsidP="00490F86">
            <w:pPr>
              <w:rPr>
                <w:sz w:val="20"/>
                <w:szCs w:val="20"/>
              </w:rPr>
            </w:pPr>
            <w:r w:rsidRPr="004111E0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421DF2" w:rsidRDefault="00523BDA" w:rsidP="00490F86">
            <w:pPr>
              <w:rPr>
                <w:sz w:val="20"/>
                <w:szCs w:val="20"/>
              </w:rPr>
            </w:pPr>
            <w:r w:rsidRPr="00421DF2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25,3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421DF2" w:rsidRDefault="00523BDA" w:rsidP="00490F86">
            <w:pPr>
              <w:rPr>
                <w:sz w:val="20"/>
                <w:szCs w:val="20"/>
              </w:rPr>
            </w:pPr>
            <w:r w:rsidRPr="00421DF2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25,3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421DF2" w:rsidRDefault="00523BDA" w:rsidP="00490F86">
            <w:pPr>
              <w:rPr>
                <w:sz w:val="20"/>
                <w:szCs w:val="20"/>
              </w:rPr>
            </w:pPr>
            <w:r w:rsidRPr="00421DF2">
              <w:rPr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25,3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421DF2" w:rsidRDefault="00523BDA" w:rsidP="00490F86">
            <w:pPr>
              <w:rPr>
                <w:sz w:val="20"/>
                <w:szCs w:val="20"/>
              </w:rPr>
            </w:pPr>
            <w:r w:rsidRPr="00421DF2"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80 5 00 51200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25,3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6D0AF3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80 5 00 51200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25,3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6D0AF3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6D0A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6D0A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6D0A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523BDA" w:rsidRPr="0057473E" w:rsidRDefault="00523BDA" w:rsidP="006D0A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80 5 00 51200</w:t>
            </w:r>
          </w:p>
        </w:tc>
        <w:tc>
          <w:tcPr>
            <w:tcW w:w="993" w:type="dxa"/>
          </w:tcPr>
          <w:p w:rsidR="00523BDA" w:rsidRPr="0057473E" w:rsidRDefault="00523BDA" w:rsidP="006D0A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25,3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5806,2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AC024E" w:rsidRDefault="00523BDA" w:rsidP="00490F86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04 0 00 00000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8A0F97" w:rsidRDefault="00523BDA" w:rsidP="00490F86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>Муниципальная программа " Создание условий для реализации установленных полномочий (функций) администрацией Озинского муниципального района на 2016 год"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04 8 00 00000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AC024E" w:rsidRDefault="00523BDA" w:rsidP="00490F86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04 8 00 02100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04 8 00 02100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04 8 00 02100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637B7C" w:rsidRDefault="00523BDA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523BDA" w:rsidRPr="00637B7C" w:rsidRDefault="00523BDA" w:rsidP="00490F86">
            <w:pPr>
              <w:jc w:val="center"/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637B7C" w:rsidRDefault="00523BDA" w:rsidP="00490F86">
            <w:pPr>
              <w:jc w:val="center"/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637B7C" w:rsidRDefault="00523BDA" w:rsidP="00490F86">
            <w:pPr>
              <w:jc w:val="center"/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523BDA" w:rsidRPr="00637B7C" w:rsidRDefault="00523BDA" w:rsidP="00490F86">
            <w:pPr>
              <w:jc w:val="center"/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523BDA" w:rsidRPr="00637B7C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637B7C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4986,2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478,2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478,2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297,2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297,2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3A7CB2">
              <w:rPr>
                <w:sz w:val="20"/>
                <w:szCs w:val="20"/>
              </w:rPr>
              <w:t>72 7 00 02300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3A7CB2">
              <w:rPr>
                <w:sz w:val="20"/>
                <w:szCs w:val="20"/>
              </w:rPr>
              <w:t>72 7 00 02300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52071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4508,0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52071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4458,0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2627,3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D47BA9">
              <w:rPr>
                <w:sz w:val="20"/>
                <w:szCs w:val="20"/>
              </w:rPr>
              <w:t>72 8 00 02300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2627,3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D47BA9">
              <w:rPr>
                <w:sz w:val="20"/>
                <w:szCs w:val="20"/>
              </w:rPr>
              <w:t>72 8 00 02300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1830,7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D47BA9">
              <w:rPr>
                <w:sz w:val="20"/>
                <w:szCs w:val="20"/>
              </w:rPr>
              <w:t>72 8 00 02300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1830,7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EB4E31">
              <w:rPr>
                <w:sz w:val="20"/>
                <w:szCs w:val="20"/>
              </w:rPr>
              <w:t>72 8 00 02400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EB4E31">
              <w:rPr>
                <w:sz w:val="20"/>
                <w:szCs w:val="20"/>
              </w:rPr>
              <w:t>72 8 00 02400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Default="00523BDA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  <w:vAlign w:val="bottom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  <w:vAlign w:val="bottom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  <w:vAlign w:val="bottom"/>
          </w:tcPr>
          <w:p w:rsidR="00523BDA" w:rsidRPr="008C2DD9" w:rsidRDefault="00523BDA" w:rsidP="00490F86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79 0 00 00000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Default="00523BDA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  <w:vAlign w:val="bottom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  <w:vAlign w:val="bottom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  <w:vAlign w:val="bottom"/>
          </w:tcPr>
          <w:p w:rsidR="00523BDA" w:rsidRPr="008C2DD9" w:rsidRDefault="00523BDA" w:rsidP="00490F86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79 9 00 00000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 w:rsidRPr="00334E04">
              <w:rPr>
                <w:sz w:val="20"/>
                <w:szCs w:val="20"/>
              </w:rPr>
              <w:t>140,0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Default="00523BDA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bottom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  <w:vAlign w:val="bottom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  <w:vAlign w:val="bottom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  <w:vAlign w:val="bottom"/>
          </w:tcPr>
          <w:p w:rsidR="00523BDA" w:rsidRPr="008C2DD9" w:rsidRDefault="00523BDA" w:rsidP="00490F86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79 9 00 02100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 w:rsidRPr="00334E04">
              <w:rPr>
                <w:sz w:val="20"/>
                <w:szCs w:val="20"/>
              </w:rPr>
              <w:t>140,0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Default="00523BDA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  <w:vAlign w:val="bottom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  <w:vAlign w:val="bottom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  <w:vAlign w:val="bottom"/>
          </w:tcPr>
          <w:p w:rsidR="00523BDA" w:rsidRPr="008C2DD9" w:rsidRDefault="00523BDA" w:rsidP="00490F86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79 9 00 02100</w:t>
            </w:r>
          </w:p>
        </w:tc>
        <w:tc>
          <w:tcPr>
            <w:tcW w:w="993" w:type="dxa"/>
            <w:vAlign w:val="bottom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 w:rsidRPr="00334E04">
              <w:rPr>
                <w:sz w:val="20"/>
                <w:szCs w:val="20"/>
              </w:rPr>
              <w:t>140,0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Default="00523BDA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  <w:vAlign w:val="bottom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  <w:vAlign w:val="bottom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  <w:vAlign w:val="bottom"/>
          </w:tcPr>
          <w:p w:rsidR="00523BDA" w:rsidRPr="008C2DD9" w:rsidRDefault="00523BDA" w:rsidP="00490F86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79 9 00 02100</w:t>
            </w:r>
          </w:p>
        </w:tc>
        <w:tc>
          <w:tcPr>
            <w:tcW w:w="993" w:type="dxa"/>
            <w:vAlign w:val="bottom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 w:rsidRPr="00334E04">
              <w:rPr>
                <w:sz w:val="20"/>
                <w:szCs w:val="20"/>
              </w:rPr>
              <w:t>140,0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28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52071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ind w:right="-187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52071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637B7C" w:rsidRDefault="00523BDA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637B7C" w:rsidRDefault="00523BDA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455,0</w:t>
            </w:r>
          </w:p>
        </w:tc>
      </w:tr>
      <w:tr w:rsidR="00523BDA" w:rsidRPr="0057473E" w:rsidTr="00490F86">
        <w:trPr>
          <w:trHeight w:val="659"/>
        </w:trPr>
        <w:tc>
          <w:tcPr>
            <w:tcW w:w="4820" w:type="dxa"/>
          </w:tcPr>
          <w:p w:rsidR="00523BDA" w:rsidRPr="00637B7C" w:rsidRDefault="00523BDA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455,0</w:t>
            </w:r>
          </w:p>
        </w:tc>
      </w:tr>
      <w:tr w:rsidR="00523BDA" w:rsidRPr="0057473E" w:rsidTr="00490F86">
        <w:trPr>
          <w:trHeight w:val="351"/>
        </w:trPr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455,0</w:t>
            </w:r>
          </w:p>
        </w:tc>
      </w:tr>
      <w:tr w:rsidR="00523BDA" w:rsidRPr="0057473E" w:rsidTr="00490F86">
        <w:trPr>
          <w:trHeight w:val="351"/>
        </w:trPr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35610,1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Pr="00E336A8" w:rsidRDefault="00523BDA" w:rsidP="00490F86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628,3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Pr="00E336A8" w:rsidRDefault="00523BDA" w:rsidP="00490F86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628,3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Pr="00E336A8" w:rsidRDefault="00523BDA" w:rsidP="00490F86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41,8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Pr="00E336A8" w:rsidRDefault="00523BDA" w:rsidP="00490F86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77Г00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77Г00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77Г00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Pr="00E336A8" w:rsidRDefault="00523BDA" w:rsidP="00490F86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Проведение мероприятий по отлову и содержанию безнадзорных животных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77Д00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77Д00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77Д00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Pr="000E6184" w:rsidRDefault="00523BDA" w:rsidP="00490F86">
            <w:pPr>
              <w:rPr>
                <w:iCs/>
                <w:sz w:val="20"/>
                <w:szCs w:val="20"/>
              </w:rPr>
            </w:pPr>
            <w:r w:rsidRPr="000E6184">
              <w:rPr>
                <w:iCs/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586,5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Pr="000E6184" w:rsidRDefault="00523BDA" w:rsidP="00490F86">
            <w:pPr>
              <w:rPr>
                <w:iCs/>
                <w:sz w:val="20"/>
                <w:szCs w:val="20"/>
              </w:rPr>
            </w:pPr>
            <w:r w:rsidRPr="000E6184">
              <w:rPr>
                <w:iCs/>
                <w:sz w:val="20"/>
                <w:szCs w:val="20"/>
              </w:rPr>
              <w:t>Расходы на осуществление переданных полномочий по подготовке и проведению Всероссийской сельскохозяйственной переписи 2016 года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80 5 00 53910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 w:rsidRPr="0057603A">
              <w:rPr>
                <w:sz w:val="20"/>
                <w:szCs w:val="20"/>
              </w:rPr>
              <w:t>586,5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80 5 00 53910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 w:rsidRPr="0057603A">
              <w:rPr>
                <w:sz w:val="20"/>
                <w:szCs w:val="20"/>
              </w:rPr>
              <w:t>586,5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80 5 00 53910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 w:rsidRPr="0057603A">
              <w:rPr>
                <w:sz w:val="20"/>
                <w:szCs w:val="20"/>
              </w:rPr>
              <w:t>586,5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Pr="0057473E" w:rsidRDefault="00523BDA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Водные ресурсы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745,0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Pr="008401C6" w:rsidRDefault="00523BDA" w:rsidP="00490F86">
            <w:pPr>
              <w:rPr>
                <w:sz w:val="20"/>
                <w:szCs w:val="20"/>
              </w:rPr>
            </w:pPr>
            <w:r w:rsidRPr="008401C6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79 0 00 00000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Pr="008401C6" w:rsidRDefault="00523BDA" w:rsidP="00490F86">
            <w:pPr>
              <w:rPr>
                <w:sz w:val="20"/>
                <w:szCs w:val="20"/>
              </w:rPr>
            </w:pPr>
            <w:r w:rsidRPr="008401C6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Pr="008401C6" w:rsidRDefault="00523BDA" w:rsidP="00490F86">
            <w:pPr>
              <w:rPr>
                <w:sz w:val="20"/>
                <w:szCs w:val="20"/>
              </w:rPr>
            </w:pPr>
            <w:r w:rsidRPr="008401C6">
              <w:rPr>
                <w:sz w:val="20"/>
                <w:szCs w:val="20"/>
              </w:rPr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79 1 00 79990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79 1 00 79990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79 1 00 79990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Pr="00637B7C" w:rsidRDefault="00523BDA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>
              <w:rPr>
                <w:sz w:val="20"/>
                <w:szCs w:val="20"/>
              </w:rPr>
              <w:t>445,0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Pr="00637B7C" w:rsidRDefault="00523BDA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>
              <w:rPr>
                <w:sz w:val="20"/>
                <w:szCs w:val="20"/>
              </w:rPr>
              <w:t>445,0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Pr="00637B7C" w:rsidRDefault="00523BDA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4007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>
              <w:rPr>
                <w:sz w:val="20"/>
                <w:szCs w:val="20"/>
              </w:rPr>
              <w:t>445,0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127614">
              <w:rPr>
                <w:sz w:val="20"/>
                <w:szCs w:val="20"/>
              </w:rPr>
              <w:t>80 4 00 40070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>
              <w:rPr>
                <w:sz w:val="20"/>
                <w:szCs w:val="20"/>
              </w:rPr>
              <w:t>445,0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127614">
              <w:rPr>
                <w:sz w:val="20"/>
                <w:szCs w:val="20"/>
              </w:rPr>
              <w:t>80 4 00 40070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>
              <w:rPr>
                <w:sz w:val="20"/>
                <w:szCs w:val="20"/>
              </w:rPr>
              <w:t>445,0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34136,8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9147,2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Содержание и ремонт автомобильных дорог в границах поселений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 w:rsidRPr="00F77BAF">
              <w:rPr>
                <w:sz w:val="20"/>
                <w:szCs w:val="20"/>
              </w:rPr>
              <w:t>9147,2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Содержание и ремонт автомобильных дорог в границах поселений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0411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 w:rsidRPr="00F77BAF">
              <w:rPr>
                <w:sz w:val="20"/>
                <w:szCs w:val="20"/>
              </w:rPr>
              <w:t>9147,2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0411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 w:rsidRPr="00F77BAF">
              <w:rPr>
                <w:sz w:val="20"/>
                <w:szCs w:val="20"/>
              </w:rPr>
              <w:t>9147,2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0411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 w:rsidRPr="00F77BAF">
              <w:rPr>
                <w:sz w:val="20"/>
                <w:szCs w:val="20"/>
              </w:rPr>
              <w:t>9147,2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Pr="00637B7C" w:rsidRDefault="00523BDA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24989,6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Pr="00637B7C" w:rsidRDefault="00523BDA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>
              <w:rPr>
                <w:sz w:val="20"/>
                <w:szCs w:val="20"/>
              </w:rPr>
              <w:t>17007,3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Default="00523BDA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ремонт и содержание автомобильных дорог общего пользования местного значения за счет средств областного дорожного фонда</w:t>
            </w:r>
          </w:p>
          <w:p w:rsidR="00523BDA" w:rsidRPr="0057473E" w:rsidRDefault="00523BDA" w:rsidP="00490F86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6B3CA9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>
              <w:rPr>
                <w:sz w:val="20"/>
                <w:szCs w:val="20"/>
                <w:lang w:val="en-US"/>
              </w:rPr>
              <w:t>D7</w:t>
            </w: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 w:rsidRPr="00833D79">
              <w:rPr>
                <w:sz w:val="20"/>
                <w:szCs w:val="20"/>
              </w:rPr>
              <w:t>4449,5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C673B5">
              <w:rPr>
                <w:sz w:val="20"/>
                <w:szCs w:val="20"/>
              </w:rPr>
              <w:t xml:space="preserve">80 2 00 </w:t>
            </w:r>
            <w:r w:rsidRPr="00C673B5">
              <w:rPr>
                <w:sz w:val="20"/>
                <w:szCs w:val="20"/>
                <w:lang w:val="en-US"/>
              </w:rPr>
              <w:t>D7</w:t>
            </w:r>
            <w:r>
              <w:rPr>
                <w:sz w:val="20"/>
                <w:szCs w:val="20"/>
              </w:rPr>
              <w:t>3</w:t>
            </w:r>
            <w:r w:rsidRPr="00C673B5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 w:rsidRPr="00833D79">
              <w:rPr>
                <w:sz w:val="20"/>
                <w:szCs w:val="20"/>
              </w:rPr>
              <w:t>4449,5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C673B5">
              <w:rPr>
                <w:sz w:val="20"/>
                <w:szCs w:val="20"/>
              </w:rPr>
              <w:t xml:space="preserve">80 2 00 </w:t>
            </w:r>
            <w:r w:rsidRPr="00C673B5">
              <w:rPr>
                <w:sz w:val="20"/>
                <w:szCs w:val="20"/>
                <w:lang w:val="en-US"/>
              </w:rPr>
              <w:t>D7</w:t>
            </w:r>
            <w:r>
              <w:rPr>
                <w:sz w:val="20"/>
                <w:szCs w:val="20"/>
              </w:rPr>
              <w:t>3</w:t>
            </w:r>
            <w:r w:rsidRPr="00C673B5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 w:rsidRPr="00833D79">
              <w:rPr>
                <w:sz w:val="20"/>
                <w:szCs w:val="20"/>
              </w:rPr>
              <w:t>4449,5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Pr="003534D6" w:rsidRDefault="00523BDA" w:rsidP="00490F86">
            <w:pPr>
              <w:rPr>
                <w:sz w:val="20"/>
                <w:szCs w:val="20"/>
              </w:rPr>
            </w:pPr>
            <w:r w:rsidRPr="003534D6">
              <w:rPr>
                <w:sz w:val="20"/>
                <w:szCs w:val="20"/>
              </w:rPr>
              <w:t>Комплексное обустройство объектами социальной и инженерной инфраструктуры населенных пунктов, расположенных в сельской местности, на строительство и реконструкцию автомобильных дорог за счет средств областного дорожного фонда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3534D6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80 2 00 </w:t>
            </w:r>
            <w:r>
              <w:rPr>
                <w:sz w:val="20"/>
                <w:szCs w:val="20"/>
                <w:lang w:val="en-US"/>
              </w:rPr>
              <w:t>R018</w:t>
            </w:r>
            <w:r>
              <w:rPr>
                <w:sz w:val="20"/>
                <w:szCs w:val="20"/>
              </w:rPr>
              <w:t>В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12557,8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Default="00523BDA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 )собственности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5E2D24">
              <w:rPr>
                <w:sz w:val="20"/>
                <w:szCs w:val="20"/>
              </w:rPr>
              <w:t xml:space="preserve">80 2 00 </w:t>
            </w:r>
            <w:r w:rsidRPr="005E2D24">
              <w:rPr>
                <w:sz w:val="20"/>
                <w:szCs w:val="20"/>
                <w:lang w:val="en-US"/>
              </w:rPr>
              <w:t>R018</w:t>
            </w:r>
            <w:r w:rsidRPr="005E2D24">
              <w:rPr>
                <w:sz w:val="20"/>
                <w:szCs w:val="20"/>
              </w:rPr>
              <w:t>В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12557,8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Default="00523BDA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5E2D24">
              <w:rPr>
                <w:sz w:val="20"/>
                <w:szCs w:val="20"/>
              </w:rPr>
              <w:t xml:space="preserve">80 2 00 </w:t>
            </w:r>
            <w:r w:rsidRPr="005E2D24">
              <w:rPr>
                <w:sz w:val="20"/>
                <w:szCs w:val="20"/>
                <w:lang w:val="en-US"/>
              </w:rPr>
              <w:t>R018</w:t>
            </w:r>
            <w:r w:rsidRPr="005E2D24">
              <w:rPr>
                <w:sz w:val="20"/>
                <w:szCs w:val="20"/>
              </w:rPr>
              <w:t>В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12557,8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Default="00523BDA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C673B5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7982,3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Default="00523BDA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реализацию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C673B5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80 5 00 50180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7982,3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Default="00523BDA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 )собственности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C673B5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80 5 00 50180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400 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7982,3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Default="00523BDA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C673B5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80 5 00 50180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7982,3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Default="00523BDA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523BDA" w:rsidRPr="00C673B5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F40AD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Pr="00007266" w:rsidRDefault="00523BDA" w:rsidP="00490F86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523BDA" w:rsidRPr="008C2DD9" w:rsidRDefault="00523BDA" w:rsidP="00490F86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04 0 00 00000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Pr="008A0F97" w:rsidRDefault="00523BDA" w:rsidP="00490F86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>Муниципальная программа " Развитие малого и среднего предпринимательства в Озинском муниципальном районе на 2016-2018 гг."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523BDA" w:rsidRPr="008C2DD9" w:rsidRDefault="00523BDA" w:rsidP="00490F86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04 4 00 00000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Pr="00007266" w:rsidRDefault="00523BDA" w:rsidP="00490F86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523BDA" w:rsidRPr="008C2DD9" w:rsidRDefault="00523BDA" w:rsidP="00490F86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04 4 00 02100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Pr="00007266" w:rsidRDefault="00523BDA" w:rsidP="00490F86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523BDA" w:rsidRPr="008C2DD9" w:rsidRDefault="00523BDA" w:rsidP="00490F86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04 4 00 02100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Pr="00007266" w:rsidRDefault="00523BDA" w:rsidP="00490F86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523BDA" w:rsidRPr="008C2DD9" w:rsidRDefault="00523BDA" w:rsidP="00490F86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04 4 00 02100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Default="00523BDA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523BDA" w:rsidRPr="008C2DD9" w:rsidRDefault="00523BDA" w:rsidP="00490F86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79 0 00 00000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F40AD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Default="00523BDA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523BDA" w:rsidRPr="008C2DD9" w:rsidRDefault="00523BDA" w:rsidP="00490F86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79 9 00 00000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F40AD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Default="00523BDA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523BDA" w:rsidRPr="008C2DD9" w:rsidRDefault="00523BDA" w:rsidP="00490F86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79 9 00 02100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F40AD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Default="00523BDA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523BDA" w:rsidRPr="008C2DD9" w:rsidRDefault="00523BDA" w:rsidP="00490F86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79 9 00 02100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523BDA" w:rsidRPr="005F40AD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</w:tr>
      <w:tr w:rsidR="00523BDA" w:rsidRPr="0057473E" w:rsidTr="00490F86">
        <w:trPr>
          <w:trHeight w:val="83"/>
        </w:trPr>
        <w:tc>
          <w:tcPr>
            <w:tcW w:w="4820" w:type="dxa"/>
          </w:tcPr>
          <w:p w:rsidR="00523BDA" w:rsidRDefault="00523BDA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523BDA" w:rsidRPr="008C2DD9" w:rsidRDefault="00523BDA" w:rsidP="00490F86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79 9 00 02100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523BDA" w:rsidRPr="005F40AD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523BDA" w:rsidRPr="008C2DD9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6150,0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8C2DD9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Default="00523BDA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523BDA" w:rsidRPr="008C2DD9" w:rsidRDefault="00523BDA" w:rsidP="00490F86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79 0 00 00000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Default="00523BDA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523BDA" w:rsidRPr="00FA7EC7" w:rsidRDefault="00523BDA" w:rsidP="00490F86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Default="00523BDA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523BDA" w:rsidRPr="00FA7EC7" w:rsidRDefault="00523BDA" w:rsidP="00490F86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79 9 00 02100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Default="00523BDA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523BDA" w:rsidRPr="00FA7EC7" w:rsidRDefault="00523BDA" w:rsidP="00490F86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79 9 00 02100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Default="00523BDA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523BDA" w:rsidRPr="00FA7EC7" w:rsidRDefault="00523BDA" w:rsidP="00490F86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79 9 00 02100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637B7C" w:rsidRDefault="00523BDA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637B7C" w:rsidRDefault="00523BDA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637B7C" w:rsidRDefault="00523BDA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Обеспечение проживающих в поселении и нуждающихся в жил</w:t>
            </w:r>
            <w:r>
              <w:rPr>
                <w:sz w:val="20"/>
                <w:szCs w:val="20"/>
              </w:rPr>
              <w:t>ых помещениях малоимущих граждан</w:t>
            </w:r>
            <w:r w:rsidRPr="00637B7C">
              <w:rPr>
                <w:sz w:val="20"/>
                <w:szCs w:val="20"/>
              </w:rPr>
              <w:t xml:space="preserve">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523BDA" w:rsidRPr="0057473E" w:rsidTr="00490F86">
        <w:trPr>
          <w:trHeight w:val="203"/>
        </w:trPr>
        <w:tc>
          <w:tcPr>
            <w:tcW w:w="4820" w:type="dxa"/>
          </w:tcPr>
          <w:p w:rsidR="00523BDA" w:rsidRPr="00292D26" w:rsidRDefault="00523BDA" w:rsidP="00490F86">
            <w:pPr>
              <w:rPr>
                <w:sz w:val="20"/>
                <w:szCs w:val="20"/>
              </w:rPr>
            </w:pPr>
            <w:r w:rsidRPr="00292D26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5540,0</w:t>
            </w:r>
          </w:p>
        </w:tc>
      </w:tr>
      <w:tr w:rsidR="00523BDA" w:rsidRPr="0057473E" w:rsidTr="005B0E0A">
        <w:trPr>
          <w:trHeight w:val="203"/>
        </w:trPr>
        <w:tc>
          <w:tcPr>
            <w:tcW w:w="4820" w:type="dxa"/>
          </w:tcPr>
          <w:p w:rsidR="00523BDA" w:rsidRPr="008B3296" w:rsidRDefault="00523BDA" w:rsidP="006D0AF3">
            <w:pPr>
              <w:rPr>
                <w:sz w:val="20"/>
                <w:szCs w:val="20"/>
              </w:rPr>
            </w:pPr>
            <w:r w:rsidRPr="008B3296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523BDA" w:rsidRPr="00FA7EC7" w:rsidRDefault="00523BDA" w:rsidP="00292D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04 0 00 00000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695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1500,0</w:t>
            </w:r>
          </w:p>
        </w:tc>
      </w:tr>
      <w:tr w:rsidR="00523BDA" w:rsidRPr="0057473E" w:rsidTr="008B3296">
        <w:trPr>
          <w:trHeight w:val="203"/>
        </w:trPr>
        <w:tc>
          <w:tcPr>
            <w:tcW w:w="4820" w:type="dxa"/>
          </w:tcPr>
          <w:p w:rsidR="00523BDA" w:rsidRPr="008A0F97" w:rsidRDefault="00523BDA" w:rsidP="006D0AF3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>Муниципальная программа  "Обеспечение населения питьевой водой на территории Озинского муниципального района Саратовской области " на второе полугодие 2016 года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Pr="00FA7EC7" w:rsidRDefault="00523BDA" w:rsidP="008B32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04 7 00 00000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695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523BDA" w:rsidRPr="0057473E" w:rsidTr="008B3296">
        <w:trPr>
          <w:trHeight w:val="203"/>
        </w:trPr>
        <w:tc>
          <w:tcPr>
            <w:tcW w:w="4820" w:type="dxa"/>
          </w:tcPr>
          <w:p w:rsidR="00523BDA" w:rsidRPr="008B3296" w:rsidRDefault="00523BDA" w:rsidP="006D0AF3">
            <w:pPr>
              <w:rPr>
                <w:sz w:val="20"/>
                <w:szCs w:val="20"/>
              </w:rPr>
            </w:pPr>
            <w:r w:rsidRPr="008B329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Pr="00FA7EC7" w:rsidRDefault="00523BDA" w:rsidP="008B32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04 7 00 02100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695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523BDA" w:rsidRPr="0057473E" w:rsidTr="008B3296">
        <w:trPr>
          <w:trHeight w:val="203"/>
        </w:trPr>
        <w:tc>
          <w:tcPr>
            <w:tcW w:w="4820" w:type="dxa"/>
          </w:tcPr>
          <w:p w:rsidR="00523BDA" w:rsidRPr="0057473E" w:rsidRDefault="00523BDA" w:rsidP="00825AF1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Pr="00FA7EC7" w:rsidRDefault="00523BDA" w:rsidP="008B32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04 7 00 02100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523BDA" w:rsidRDefault="00523BDA" w:rsidP="00695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523BDA" w:rsidRPr="0057473E" w:rsidTr="008B3296">
        <w:trPr>
          <w:trHeight w:val="203"/>
        </w:trPr>
        <w:tc>
          <w:tcPr>
            <w:tcW w:w="4820" w:type="dxa"/>
          </w:tcPr>
          <w:p w:rsidR="00523BDA" w:rsidRPr="0057473E" w:rsidRDefault="00523BDA" w:rsidP="00825AF1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Pr="00FA7EC7" w:rsidRDefault="00523BDA" w:rsidP="008B32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04 7 00 02100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523BDA" w:rsidRDefault="00523BDA" w:rsidP="00695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523BDA" w:rsidRPr="0057473E" w:rsidTr="008B3296">
        <w:trPr>
          <w:trHeight w:val="203"/>
        </w:trPr>
        <w:tc>
          <w:tcPr>
            <w:tcW w:w="4820" w:type="dxa"/>
          </w:tcPr>
          <w:p w:rsidR="00523BDA" w:rsidRPr="00D176D0" w:rsidRDefault="00523BDA" w:rsidP="00825AF1">
            <w:pPr>
              <w:rPr>
                <w:sz w:val="20"/>
                <w:szCs w:val="20"/>
              </w:rPr>
            </w:pPr>
            <w:r w:rsidRPr="00D176D0">
              <w:rPr>
                <w:sz w:val="20"/>
                <w:szCs w:val="20"/>
              </w:rPr>
              <w:t>Муниципальная программа " Проведение ремонта в жилых домах по адресу: Саратовскоя область, Озинский район, р.п.Озинки,ул.Ветеранов на второе полугодие 2016 года"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Default="00523BDA" w:rsidP="008B32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04 9 00 00000</w:t>
            </w:r>
          </w:p>
        </w:tc>
        <w:tc>
          <w:tcPr>
            <w:tcW w:w="993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695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523BDA" w:rsidRPr="0057473E" w:rsidTr="008B3296">
        <w:trPr>
          <w:trHeight w:val="203"/>
        </w:trPr>
        <w:tc>
          <w:tcPr>
            <w:tcW w:w="4820" w:type="dxa"/>
          </w:tcPr>
          <w:p w:rsidR="00523BDA" w:rsidRPr="008B3296" w:rsidRDefault="00523BDA" w:rsidP="00D176D0">
            <w:pPr>
              <w:rPr>
                <w:sz w:val="20"/>
                <w:szCs w:val="20"/>
              </w:rPr>
            </w:pPr>
            <w:r w:rsidRPr="008B329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Default="00523BDA" w:rsidP="008B32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04 9 00 02100</w:t>
            </w:r>
          </w:p>
        </w:tc>
        <w:tc>
          <w:tcPr>
            <w:tcW w:w="993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695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523BDA" w:rsidRPr="0057473E" w:rsidTr="008B3296">
        <w:trPr>
          <w:trHeight w:val="203"/>
        </w:trPr>
        <w:tc>
          <w:tcPr>
            <w:tcW w:w="4820" w:type="dxa"/>
          </w:tcPr>
          <w:p w:rsidR="00523BDA" w:rsidRPr="0057473E" w:rsidRDefault="00523BDA" w:rsidP="00D176D0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Default="00523BDA" w:rsidP="008B32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04 9 00 02100</w:t>
            </w:r>
          </w:p>
        </w:tc>
        <w:tc>
          <w:tcPr>
            <w:tcW w:w="993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523BDA" w:rsidRDefault="00523BDA" w:rsidP="00695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523BDA" w:rsidRPr="0057473E" w:rsidTr="008B3296">
        <w:trPr>
          <w:trHeight w:val="203"/>
        </w:trPr>
        <w:tc>
          <w:tcPr>
            <w:tcW w:w="4820" w:type="dxa"/>
          </w:tcPr>
          <w:p w:rsidR="00523BDA" w:rsidRPr="0057473E" w:rsidRDefault="00523BDA" w:rsidP="00D176D0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Default="00523BDA" w:rsidP="008B32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04 9 00 02100</w:t>
            </w:r>
          </w:p>
        </w:tc>
        <w:tc>
          <w:tcPr>
            <w:tcW w:w="993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523BDA" w:rsidRDefault="00523BDA" w:rsidP="00695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523BDA" w:rsidRPr="0057473E" w:rsidTr="005B0E0A">
        <w:trPr>
          <w:trHeight w:val="203"/>
        </w:trPr>
        <w:tc>
          <w:tcPr>
            <w:tcW w:w="4820" w:type="dxa"/>
          </w:tcPr>
          <w:p w:rsidR="00523BDA" w:rsidRDefault="00523BDA" w:rsidP="006D0A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523BDA" w:rsidRPr="00FA7EC7" w:rsidRDefault="00523BDA" w:rsidP="00292D26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79 0 00 00000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69553C">
            <w:pPr>
              <w:jc w:val="center"/>
            </w:pPr>
            <w:r>
              <w:rPr>
                <w:sz w:val="20"/>
                <w:szCs w:val="20"/>
              </w:rPr>
              <w:t>4040,0</w:t>
            </w:r>
          </w:p>
        </w:tc>
      </w:tr>
      <w:tr w:rsidR="00523BDA" w:rsidRPr="0057473E" w:rsidTr="005B0E0A">
        <w:trPr>
          <w:trHeight w:val="203"/>
        </w:trPr>
        <w:tc>
          <w:tcPr>
            <w:tcW w:w="4820" w:type="dxa"/>
          </w:tcPr>
          <w:p w:rsidR="00523BDA" w:rsidRDefault="00523BDA" w:rsidP="006D0A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523BDA" w:rsidRPr="00FA7EC7" w:rsidRDefault="00523BDA" w:rsidP="00292D26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8B3296">
            <w:pPr>
              <w:jc w:val="center"/>
            </w:pPr>
            <w:r>
              <w:rPr>
                <w:sz w:val="20"/>
                <w:szCs w:val="20"/>
              </w:rPr>
              <w:t>4040,0</w:t>
            </w:r>
          </w:p>
        </w:tc>
      </w:tr>
      <w:tr w:rsidR="00523BDA" w:rsidRPr="0057473E" w:rsidTr="00490F86">
        <w:trPr>
          <w:trHeight w:val="203"/>
        </w:trPr>
        <w:tc>
          <w:tcPr>
            <w:tcW w:w="4820" w:type="dxa"/>
          </w:tcPr>
          <w:p w:rsidR="00523BDA" w:rsidRDefault="00523BDA" w:rsidP="006D0A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Pr="0020754C" w:rsidRDefault="00523BDA" w:rsidP="00292D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79 9 00 02100</w:t>
            </w:r>
          </w:p>
        </w:tc>
        <w:tc>
          <w:tcPr>
            <w:tcW w:w="993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8B3296">
            <w:pPr>
              <w:jc w:val="center"/>
            </w:pPr>
            <w:r>
              <w:rPr>
                <w:sz w:val="20"/>
                <w:szCs w:val="20"/>
              </w:rPr>
              <w:t>4040,0</w:t>
            </w:r>
          </w:p>
        </w:tc>
      </w:tr>
      <w:tr w:rsidR="00523BDA" w:rsidRPr="0057473E" w:rsidTr="00490F86">
        <w:trPr>
          <w:trHeight w:val="203"/>
        </w:trPr>
        <w:tc>
          <w:tcPr>
            <w:tcW w:w="4820" w:type="dxa"/>
          </w:tcPr>
          <w:p w:rsidR="00523BDA" w:rsidRPr="0057473E" w:rsidRDefault="00523BDA" w:rsidP="006D0AF3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Default="00523BDA" w:rsidP="00292D26">
            <w:pPr>
              <w:jc w:val="center"/>
            </w:pPr>
            <w:r w:rsidRPr="0020754C">
              <w:rPr>
                <w:sz w:val="20"/>
                <w:szCs w:val="20"/>
              </w:rPr>
              <w:t>79 9 00 02100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523BDA" w:rsidRDefault="00523BDA" w:rsidP="008B3296">
            <w:pPr>
              <w:jc w:val="center"/>
            </w:pPr>
            <w:r>
              <w:rPr>
                <w:sz w:val="20"/>
                <w:szCs w:val="20"/>
              </w:rPr>
              <w:t>4040,0</w:t>
            </w:r>
          </w:p>
        </w:tc>
      </w:tr>
      <w:tr w:rsidR="00523BDA" w:rsidRPr="0057473E" w:rsidTr="00490F86">
        <w:trPr>
          <w:trHeight w:val="203"/>
        </w:trPr>
        <w:tc>
          <w:tcPr>
            <w:tcW w:w="4820" w:type="dxa"/>
          </w:tcPr>
          <w:p w:rsidR="00523BDA" w:rsidRPr="0057473E" w:rsidRDefault="00523BDA" w:rsidP="006D0AF3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Default="00523BDA" w:rsidP="00292D26">
            <w:pPr>
              <w:jc w:val="center"/>
            </w:pPr>
            <w:r w:rsidRPr="0020754C">
              <w:rPr>
                <w:sz w:val="20"/>
                <w:szCs w:val="20"/>
              </w:rPr>
              <w:t>79 9 00 02100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523BDA" w:rsidRDefault="00523BDA" w:rsidP="008B3296">
            <w:pPr>
              <w:jc w:val="center"/>
            </w:pPr>
            <w:r>
              <w:rPr>
                <w:sz w:val="20"/>
                <w:szCs w:val="20"/>
              </w:rPr>
              <w:t>4040,0</w:t>
            </w:r>
          </w:p>
        </w:tc>
      </w:tr>
      <w:tr w:rsidR="00523BDA" w:rsidRPr="0057473E" w:rsidTr="00490F86">
        <w:trPr>
          <w:trHeight w:val="203"/>
        </w:trPr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Культура и  кинематография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28,5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28,5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637B7C" w:rsidRDefault="00523BDA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28,5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637B7C" w:rsidRDefault="00523BDA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28,5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637B7C" w:rsidRDefault="00523BDA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28,5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E612A1">
              <w:rPr>
                <w:sz w:val="20"/>
                <w:szCs w:val="20"/>
              </w:rPr>
              <w:t>80 4 00 40100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28,5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E612A1">
              <w:rPr>
                <w:sz w:val="20"/>
                <w:szCs w:val="20"/>
              </w:rPr>
              <w:t>80 4 00 40100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28,5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4145,1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Меры социальной поддержки отдельным категориям населения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  <w:highlight w:val="yellow"/>
              </w:rPr>
            </w:pPr>
            <w:r w:rsidRPr="0057473E">
              <w:rPr>
                <w:sz w:val="20"/>
                <w:szCs w:val="20"/>
              </w:rPr>
              <w:t>Доплаты к пенсиям в соответствии с решением «Об утверждении Положения об установлении, выплате и перерасчете размера ежемесячной доплаты к трудовой пенсии, лицам, замещавшим выборные муниципальные должности и должности муниципальной службы в органах местного самоуправления Озинского района»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310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3054,3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AC024E" w:rsidRDefault="00523BDA" w:rsidP="00490F86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04 0 00 00000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5,8</w:t>
            </w:r>
          </w:p>
        </w:tc>
      </w:tr>
      <w:tr w:rsidR="00523BDA" w:rsidRPr="0057473E" w:rsidTr="00D5226D">
        <w:trPr>
          <w:trHeight w:val="677"/>
        </w:trPr>
        <w:tc>
          <w:tcPr>
            <w:tcW w:w="4820" w:type="dxa"/>
          </w:tcPr>
          <w:p w:rsidR="00523BDA" w:rsidRPr="008A0F97" w:rsidRDefault="00523BDA" w:rsidP="00490F86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>Муниципальная программа "Обеспечение жилыми помещениями  молодых семей на территории Озинского муниципального района " на 2016 год"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04 3 00 00000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 w:rsidRPr="00716524">
              <w:rPr>
                <w:sz w:val="20"/>
                <w:szCs w:val="20"/>
              </w:rPr>
              <w:t>5,8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AC024E" w:rsidRDefault="00523BDA" w:rsidP="00490F86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04 3 00 02100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 w:rsidRPr="00716524">
              <w:rPr>
                <w:sz w:val="20"/>
                <w:szCs w:val="20"/>
              </w:rPr>
              <w:t>5,8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AC024E" w:rsidRDefault="00523BDA" w:rsidP="00490F86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04 3 00 02100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 w:rsidRPr="00716524">
              <w:rPr>
                <w:sz w:val="20"/>
                <w:szCs w:val="20"/>
              </w:rPr>
              <w:t>5,8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AC024E" w:rsidRDefault="00523BDA" w:rsidP="00490F86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04 3 00 02100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 w:rsidRPr="00716524">
              <w:rPr>
                <w:sz w:val="20"/>
                <w:szCs w:val="20"/>
              </w:rPr>
              <w:t>5,8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637B7C" w:rsidRDefault="00523BDA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Мер</w:t>
            </w:r>
            <w:r>
              <w:rPr>
                <w:sz w:val="20"/>
                <w:szCs w:val="20"/>
              </w:rPr>
              <w:t>ы социальной поддержки отдельным</w:t>
            </w:r>
            <w:r w:rsidRPr="00637B7C">
              <w:rPr>
                <w:sz w:val="20"/>
                <w:szCs w:val="20"/>
              </w:rPr>
              <w:t xml:space="preserve"> категориям населения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76 0 00 00000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894,2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894,2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894,2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</w:tr>
      <w:tr w:rsidR="00523BDA" w:rsidRPr="0057473E" w:rsidTr="00490F86">
        <w:trPr>
          <w:trHeight w:val="860"/>
        </w:trPr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876,6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310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876,6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637B7C" w:rsidRDefault="00523BDA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2154,3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637B7C" w:rsidRDefault="00523BDA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1778,2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1778,2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31,5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31,5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1746,7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310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1746,7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FA4AC2" w:rsidRDefault="00523BDA" w:rsidP="00490F86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80 2 00 00000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251,4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FA4AC2" w:rsidRDefault="00523BDA" w:rsidP="00490F86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>Обеспечение жильем молодых семей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523BDA" w:rsidRPr="00FA4AC2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80 2</w:t>
            </w:r>
            <w:r>
              <w:rPr>
                <w:sz w:val="20"/>
                <w:szCs w:val="20"/>
                <w:lang w:val="en-US"/>
              </w:rPr>
              <w:t xml:space="preserve"> 00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R0200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 w:rsidRPr="00B878FD">
              <w:rPr>
                <w:sz w:val="20"/>
                <w:szCs w:val="20"/>
              </w:rPr>
              <w:t>251,4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4A69AD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523BDA" w:rsidRPr="00FA4AC2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67" w:type="dxa"/>
          </w:tcPr>
          <w:p w:rsidR="00523BDA" w:rsidRPr="00FA4AC2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Pr="00FA4AC2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EB55AD">
              <w:rPr>
                <w:sz w:val="20"/>
                <w:szCs w:val="20"/>
              </w:rPr>
              <w:t>80 2</w:t>
            </w:r>
            <w:r w:rsidRPr="00EB55AD">
              <w:rPr>
                <w:sz w:val="20"/>
                <w:szCs w:val="20"/>
                <w:lang w:val="en-US"/>
              </w:rPr>
              <w:t xml:space="preserve"> 00</w:t>
            </w:r>
            <w:r w:rsidRPr="00EB55AD">
              <w:rPr>
                <w:sz w:val="20"/>
                <w:szCs w:val="20"/>
              </w:rPr>
              <w:t xml:space="preserve"> </w:t>
            </w:r>
            <w:r w:rsidRPr="00EB55AD">
              <w:rPr>
                <w:sz w:val="20"/>
                <w:szCs w:val="20"/>
                <w:lang w:val="en-US"/>
              </w:rPr>
              <w:t>R0200</w:t>
            </w:r>
          </w:p>
        </w:tc>
        <w:tc>
          <w:tcPr>
            <w:tcW w:w="993" w:type="dxa"/>
          </w:tcPr>
          <w:p w:rsidR="00523BDA" w:rsidRPr="00FA4AC2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 w:rsidRPr="00B878FD">
              <w:rPr>
                <w:sz w:val="20"/>
                <w:szCs w:val="20"/>
              </w:rPr>
              <w:t>251,4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FA4AC2" w:rsidRDefault="00523BDA" w:rsidP="00490F86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</w:tcPr>
          <w:p w:rsidR="00523BDA" w:rsidRPr="00FA4AC2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67" w:type="dxa"/>
          </w:tcPr>
          <w:p w:rsidR="00523BDA" w:rsidRPr="00FA4AC2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Pr="00FA4AC2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EB55AD">
              <w:rPr>
                <w:sz w:val="20"/>
                <w:szCs w:val="20"/>
              </w:rPr>
              <w:t>80 2</w:t>
            </w:r>
            <w:r w:rsidRPr="00EB55AD">
              <w:rPr>
                <w:sz w:val="20"/>
                <w:szCs w:val="20"/>
                <w:lang w:val="en-US"/>
              </w:rPr>
              <w:t xml:space="preserve"> 00</w:t>
            </w:r>
            <w:r w:rsidRPr="00EB55AD">
              <w:rPr>
                <w:sz w:val="20"/>
                <w:szCs w:val="20"/>
              </w:rPr>
              <w:t xml:space="preserve"> </w:t>
            </w:r>
            <w:r w:rsidRPr="00EB55AD">
              <w:rPr>
                <w:sz w:val="20"/>
                <w:szCs w:val="20"/>
                <w:lang w:val="en-US"/>
              </w:rPr>
              <w:t>R0200</w:t>
            </w:r>
          </w:p>
        </w:tc>
        <w:tc>
          <w:tcPr>
            <w:tcW w:w="993" w:type="dxa"/>
          </w:tcPr>
          <w:p w:rsidR="00523BDA" w:rsidRPr="00FA4AC2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320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 w:rsidRPr="00B878FD">
              <w:rPr>
                <w:sz w:val="20"/>
                <w:szCs w:val="20"/>
              </w:rPr>
              <w:t>251,4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FA4AC2" w:rsidRDefault="00523BDA" w:rsidP="00490F86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523BDA" w:rsidRPr="00FA4AC2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67" w:type="dxa"/>
          </w:tcPr>
          <w:p w:rsidR="00523BDA" w:rsidRPr="00FA4AC2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Pr="00FA4AC2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63" w:type="dxa"/>
          </w:tcPr>
          <w:p w:rsidR="00523BDA" w:rsidRPr="00FA4AC2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80 5 00 00000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FA4AC2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124,7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FA4AC2" w:rsidRDefault="00523BDA" w:rsidP="00490F86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 xml:space="preserve">Мероприятия подпрограммы "Обеспечение жильем молодых семей" федеральной целевой программы </w:t>
            </w:r>
          </w:p>
          <w:p w:rsidR="00523BDA" w:rsidRPr="00FA4AC2" w:rsidRDefault="00523BDA" w:rsidP="00490F86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>" Жилище" на 2011-2015 годы</w:t>
            </w:r>
          </w:p>
        </w:tc>
        <w:tc>
          <w:tcPr>
            <w:tcW w:w="851" w:type="dxa"/>
          </w:tcPr>
          <w:p w:rsidR="00523BDA" w:rsidRPr="00FA4AC2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67" w:type="dxa"/>
          </w:tcPr>
          <w:p w:rsidR="00523BDA" w:rsidRPr="00FA4AC2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Pr="00FA4AC2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63" w:type="dxa"/>
          </w:tcPr>
          <w:p w:rsidR="00523BDA" w:rsidRPr="00FA4AC2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80 5 00 50200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 w:rsidRPr="008C5003">
              <w:rPr>
                <w:sz w:val="20"/>
                <w:szCs w:val="20"/>
              </w:rPr>
              <w:t>124,7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4A69AD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523BDA" w:rsidRPr="00FA4AC2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67" w:type="dxa"/>
          </w:tcPr>
          <w:p w:rsidR="00523BDA" w:rsidRPr="00FA4AC2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Pr="00FA4AC2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5F4451">
              <w:rPr>
                <w:sz w:val="20"/>
                <w:szCs w:val="20"/>
                <w:lang w:val="en-US"/>
              </w:rPr>
              <w:t>80 5 00 50200</w:t>
            </w:r>
          </w:p>
        </w:tc>
        <w:tc>
          <w:tcPr>
            <w:tcW w:w="993" w:type="dxa"/>
          </w:tcPr>
          <w:p w:rsidR="00523BDA" w:rsidRPr="00FA4AC2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 w:rsidRPr="008C5003">
              <w:rPr>
                <w:sz w:val="20"/>
                <w:szCs w:val="20"/>
              </w:rPr>
              <w:t>124,7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FA4AC2" w:rsidRDefault="00523BDA" w:rsidP="00490F86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</w:tcPr>
          <w:p w:rsidR="00523BDA" w:rsidRPr="00FA4AC2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67" w:type="dxa"/>
          </w:tcPr>
          <w:p w:rsidR="00523BDA" w:rsidRPr="00FA4AC2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Pr="00FA4AC2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5F4451">
              <w:rPr>
                <w:sz w:val="20"/>
                <w:szCs w:val="20"/>
                <w:lang w:val="en-US"/>
              </w:rPr>
              <w:t>80 5 00 50200</w:t>
            </w:r>
          </w:p>
        </w:tc>
        <w:tc>
          <w:tcPr>
            <w:tcW w:w="993" w:type="dxa"/>
          </w:tcPr>
          <w:p w:rsidR="00523BDA" w:rsidRPr="00FA4AC2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320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 w:rsidRPr="008C5003">
              <w:rPr>
                <w:sz w:val="20"/>
                <w:szCs w:val="20"/>
              </w:rPr>
              <w:t>124,7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4A69AD" w:rsidRDefault="00523BDA" w:rsidP="00490F86">
            <w:pPr>
              <w:rPr>
                <w:sz w:val="20"/>
                <w:szCs w:val="20"/>
              </w:rPr>
            </w:pPr>
            <w:r w:rsidRPr="004A69AD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637B7C" w:rsidRDefault="00523BDA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637B7C" w:rsidRDefault="00523BDA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 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4A69AD" w:rsidRDefault="00523BDA" w:rsidP="00490F86">
            <w:pPr>
              <w:rPr>
                <w:sz w:val="20"/>
                <w:szCs w:val="20"/>
              </w:rPr>
            </w:pPr>
            <w:r w:rsidRPr="004A69AD">
              <w:rPr>
                <w:sz w:val="20"/>
                <w:szCs w:val="20"/>
              </w:rPr>
              <w:t>Осуществление 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67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77И00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67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77И00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67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77И00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292D26" w:rsidRDefault="00523BDA" w:rsidP="00490F86">
            <w:pPr>
              <w:rPr>
                <w:sz w:val="20"/>
                <w:szCs w:val="20"/>
              </w:rPr>
            </w:pPr>
            <w:r w:rsidRPr="00292D26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292D26" w:rsidRDefault="00523BDA" w:rsidP="00490F86">
            <w:pPr>
              <w:rPr>
                <w:sz w:val="20"/>
                <w:szCs w:val="20"/>
              </w:rPr>
            </w:pPr>
            <w:r w:rsidRPr="00292D26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79 0 00 00000</w:t>
            </w:r>
          </w:p>
        </w:tc>
        <w:tc>
          <w:tcPr>
            <w:tcW w:w="993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292D26" w:rsidRDefault="00523BDA" w:rsidP="00490F86">
            <w:pPr>
              <w:rPr>
                <w:sz w:val="20"/>
                <w:szCs w:val="20"/>
              </w:rPr>
            </w:pPr>
            <w:r w:rsidRPr="00292D26">
              <w:rPr>
                <w:sz w:val="20"/>
                <w:szCs w:val="20"/>
              </w:rPr>
              <w:t>Государственная поддержка в сфере средств массовой информации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79 2 00 00000</w:t>
            </w:r>
          </w:p>
        </w:tc>
        <w:tc>
          <w:tcPr>
            <w:tcW w:w="993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292D26" w:rsidRDefault="00523BDA" w:rsidP="00490F86">
            <w:pPr>
              <w:rPr>
                <w:sz w:val="20"/>
                <w:szCs w:val="20"/>
              </w:rPr>
            </w:pPr>
            <w:r w:rsidRPr="00292D2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 </w:t>
            </w:r>
          </w:p>
        </w:tc>
        <w:tc>
          <w:tcPr>
            <w:tcW w:w="850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79 2 00 02100</w:t>
            </w:r>
          </w:p>
        </w:tc>
        <w:tc>
          <w:tcPr>
            <w:tcW w:w="993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292D26" w:rsidRDefault="00523BDA" w:rsidP="00490F86">
            <w:pPr>
              <w:rPr>
                <w:sz w:val="20"/>
                <w:szCs w:val="20"/>
              </w:rPr>
            </w:pPr>
            <w:r w:rsidRPr="00292D2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79 2 00 02100</w:t>
            </w:r>
          </w:p>
        </w:tc>
        <w:tc>
          <w:tcPr>
            <w:tcW w:w="993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292D26" w:rsidRDefault="00523BDA" w:rsidP="00490F86">
            <w:pPr>
              <w:rPr>
                <w:sz w:val="20"/>
                <w:szCs w:val="20"/>
              </w:rPr>
            </w:pPr>
            <w:r w:rsidRPr="00292D2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79 2 00 02100</w:t>
            </w:r>
          </w:p>
        </w:tc>
        <w:tc>
          <w:tcPr>
            <w:tcW w:w="993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162,0</w:t>
            </w:r>
          </w:p>
        </w:tc>
      </w:tr>
      <w:tr w:rsidR="00523BDA" w:rsidRPr="0057473E" w:rsidTr="00490F86">
        <w:trPr>
          <w:trHeight w:val="588"/>
        </w:trPr>
        <w:tc>
          <w:tcPr>
            <w:tcW w:w="4820" w:type="dxa"/>
          </w:tcPr>
          <w:p w:rsidR="00523BDA" w:rsidRPr="0057473E" w:rsidRDefault="00523BDA" w:rsidP="00490F86">
            <w:pPr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231082,5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228453,4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61935,0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637B7C" w:rsidRDefault="00523BDA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21835,6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 (Детские дошкольные учреждения)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>
              <w:rPr>
                <w:bCs/>
                <w:sz w:val="20"/>
                <w:szCs w:val="20"/>
              </w:rPr>
              <w:t>21835,6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214E4B">
            <w:pPr>
              <w:jc w:val="center"/>
            </w:pPr>
            <w:r>
              <w:rPr>
                <w:bCs/>
                <w:sz w:val="20"/>
                <w:szCs w:val="20"/>
              </w:rPr>
              <w:t>21835,6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523BDA" w:rsidRDefault="00523BDA" w:rsidP="00214E4B">
            <w:pPr>
              <w:jc w:val="center"/>
            </w:pPr>
            <w:r>
              <w:rPr>
                <w:bCs/>
                <w:sz w:val="20"/>
                <w:szCs w:val="20"/>
              </w:rPr>
              <w:t>21835,6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523BDA" w:rsidRDefault="00523BDA" w:rsidP="00214E4B">
            <w:pPr>
              <w:jc w:val="center"/>
            </w:pPr>
            <w:r>
              <w:rPr>
                <w:bCs/>
                <w:sz w:val="20"/>
                <w:szCs w:val="20"/>
              </w:rPr>
              <w:t>21835,6</w:t>
            </w:r>
          </w:p>
        </w:tc>
      </w:tr>
      <w:tr w:rsidR="00523BDA" w:rsidRPr="0057473E" w:rsidTr="00490F86">
        <w:trPr>
          <w:trHeight w:val="529"/>
        </w:trPr>
        <w:tc>
          <w:tcPr>
            <w:tcW w:w="4820" w:type="dxa"/>
          </w:tcPr>
          <w:p w:rsidR="00523BDA" w:rsidRPr="00637B7C" w:rsidRDefault="00523BDA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008AD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 w:rsidRPr="005008AD">
              <w:rPr>
                <w:bCs/>
                <w:sz w:val="20"/>
                <w:szCs w:val="20"/>
              </w:rPr>
              <w:t>40099,4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637B7C" w:rsidRDefault="00523BDA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008AD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 w:rsidRPr="005008AD">
              <w:rPr>
                <w:bCs/>
                <w:sz w:val="20"/>
                <w:szCs w:val="20"/>
              </w:rPr>
              <w:t>40099,4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39175,6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39175,6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39175,6</w:t>
            </w:r>
          </w:p>
        </w:tc>
      </w:tr>
      <w:tr w:rsidR="00523BDA" w:rsidRPr="0057473E" w:rsidTr="00490F86">
        <w:tc>
          <w:tcPr>
            <w:tcW w:w="4820" w:type="dxa"/>
            <w:vAlign w:val="bottom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923,8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923,8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923,8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157870,9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Default="00523BDA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 программы</w:t>
            </w:r>
          </w:p>
          <w:p w:rsidR="00523BDA" w:rsidRPr="00637B7C" w:rsidRDefault="00523BDA" w:rsidP="00490F86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523BDA" w:rsidRPr="00FB686B" w:rsidRDefault="00523BDA" w:rsidP="00490F86">
            <w:pPr>
              <w:jc w:val="center"/>
              <w:rPr>
                <w:sz w:val="20"/>
                <w:szCs w:val="20"/>
              </w:rPr>
            </w:pPr>
            <w:r w:rsidRPr="00FB686B">
              <w:rPr>
                <w:sz w:val="20"/>
                <w:szCs w:val="20"/>
              </w:rPr>
              <w:t>01  0 00 00000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8A0F97" w:rsidRDefault="00523BDA" w:rsidP="00490F86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>Муниципальная программа " Развитие образования на 2016 год"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523BDA" w:rsidRPr="00730D9D" w:rsidRDefault="00523BDA" w:rsidP="00490F86">
            <w:pPr>
              <w:jc w:val="center"/>
              <w:rPr>
                <w:sz w:val="20"/>
                <w:szCs w:val="20"/>
              </w:rPr>
            </w:pPr>
            <w:r w:rsidRPr="00730D9D">
              <w:rPr>
                <w:sz w:val="20"/>
                <w:szCs w:val="20"/>
              </w:rPr>
              <w:t xml:space="preserve">01 3 00 00000 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Default="00523BDA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  <w:p w:rsidR="00523BDA" w:rsidRPr="00637B7C" w:rsidRDefault="00523BDA" w:rsidP="00490F86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523BDA" w:rsidRPr="00730D9D" w:rsidRDefault="00523BDA" w:rsidP="00490F86">
            <w:pPr>
              <w:jc w:val="center"/>
              <w:rPr>
                <w:sz w:val="20"/>
                <w:szCs w:val="20"/>
              </w:rPr>
            </w:pPr>
            <w:r w:rsidRPr="00730D9D">
              <w:rPr>
                <w:sz w:val="20"/>
                <w:szCs w:val="20"/>
              </w:rPr>
              <w:t>01 3 00 02200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523BDA" w:rsidRPr="00730D9D" w:rsidRDefault="00523BDA" w:rsidP="00490F86">
            <w:pPr>
              <w:jc w:val="center"/>
              <w:rPr>
                <w:sz w:val="20"/>
                <w:szCs w:val="20"/>
              </w:rPr>
            </w:pPr>
            <w:r w:rsidRPr="00730D9D">
              <w:rPr>
                <w:sz w:val="20"/>
                <w:szCs w:val="20"/>
              </w:rPr>
              <w:t>01 3 00 02200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523BDA" w:rsidRPr="00730D9D" w:rsidRDefault="00523BDA" w:rsidP="00490F86">
            <w:pPr>
              <w:jc w:val="center"/>
              <w:rPr>
                <w:sz w:val="20"/>
                <w:szCs w:val="20"/>
              </w:rPr>
            </w:pPr>
            <w:r w:rsidRPr="00730D9D">
              <w:rPr>
                <w:sz w:val="20"/>
                <w:szCs w:val="20"/>
              </w:rPr>
              <w:t>01 3 00 02200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8A0F97" w:rsidRDefault="00523BDA" w:rsidP="00490F86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>Муниципальная программа "Профилактика терроризма и экстремизма в Озинском муниципальном районе Саратовской области" на 2015-2017 годы"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AE08F8" w:rsidRDefault="00523BDA" w:rsidP="00490F86">
            <w:pPr>
              <w:rPr>
                <w:sz w:val="20"/>
                <w:szCs w:val="20"/>
              </w:rPr>
            </w:pPr>
            <w:r w:rsidRPr="00AE08F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062 </w:t>
            </w:r>
          </w:p>
        </w:tc>
        <w:tc>
          <w:tcPr>
            <w:tcW w:w="567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01 5 00 02200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 w:rsidRPr="008F5EED">
              <w:rPr>
                <w:bCs/>
                <w:sz w:val="20"/>
                <w:szCs w:val="20"/>
              </w:rPr>
              <w:t>100,0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01 5 00 02200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 w:rsidRPr="008F5EED">
              <w:rPr>
                <w:bCs/>
                <w:sz w:val="20"/>
                <w:szCs w:val="20"/>
              </w:rPr>
              <w:t>100,0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01 5 00 02200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 w:rsidRPr="008F5EED">
              <w:rPr>
                <w:bCs/>
                <w:sz w:val="20"/>
                <w:szCs w:val="20"/>
              </w:rPr>
              <w:t>100,0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637B7C" w:rsidRDefault="00523BDA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276597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17246,8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 (Школы-детские сады, школы  начальные, неполные средние и средние)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276597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16525,5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9354F6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16525,5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523BDA" w:rsidRPr="009354F6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16525,5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523BDA" w:rsidRPr="009354F6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16525,5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 (Учреждения по внешкольной работе с детьми)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721,3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721,3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</w:t>
            </w:r>
            <w:r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721,3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721,3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637B7C" w:rsidRDefault="00523BDA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008AD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140514,1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637B7C" w:rsidRDefault="00523BDA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008AD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139414,1</w:t>
            </w:r>
          </w:p>
        </w:tc>
      </w:tr>
      <w:tr w:rsidR="00523BDA" w:rsidRPr="0057473E" w:rsidTr="00490F86">
        <w:tc>
          <w:tcPr>
            <w:tcW w:w="4820" w:type="dxa"/>
            <w:vAlign w:val="bottom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183,1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183,1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183,1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135674,4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111BC4">
              <w:rPr>
                <w:sz w:val="20"/>
                <w:szCs w:val="20"/>
              </w:rPr>
              <w:t>80 1 00 77000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523BDA" w:rsidRDefault="00523BDA" w:rsidP="00490F86">
            <w:r w:rsidRPr="00CF709D">
              <w:rPr>
                <w:bCs/>
                <w:sz w:val="20"/>
                <w:szCs w:val="20"/>
              </w:rPr>
              <w:t>135674,4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111BC4">
              <w:rPr>
                <w:sz w:val="20"/>
                <w:szCs w:val="20"/>
              </w:rPr>
              <w:t>80 1 00 77000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523BDA" w:rsidRDefault="00523BDA" w:rsidP="00490F86">
            <w:r w:rsidRPr="00CF709D">
              <w:rPr>
                <w:bCs/>
                <w:sz w:val="20"/>
                <w:szCs w:val="20"/>
              </w:rPr>
              <w:t>135674,4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80 1 00 77200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3556,6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2B6F03">
              <w:rPr>
                <w:sz w:val="20"/>
                <w:szCs w:val="20"/>
              </w:rPr>
              <w:t>80 1 00 77200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3556,6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2B6F03">
              <w:rPr>
                <w:sz w:val="20"/>
                <w:szCs w:val="20"/>
              </w:rPr>
              <w:t>80 1 00 77200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3556,6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25733F" w:rsidRDefault="00523BDA" w:rsidP="00490F86">
            <w:pPr>
              <w:rPr>
                <w:sz w:val="20"/>
                <w:szCs w:val="20"/>
              </w:rPr>
            </w:pPr>
            <w:r w:rsidRPr="0025733F">
              <w:rPr>
                <w:sz w:val="20"/>
                <w:szCs w:val="2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Pr="002B6F03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80 2 00 00000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96,2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25733F" w:rsidRDefault="00523BDA" w:rsidP="00490F86">
            <w:pPr>
              <w:rPr>
                <w:sz w:val="20"/>
                <w:szCs w:val="20"/>
              </w:rPr>
            </w:pPr>
            <w:r w:rsidRPr="0025733F">
              <w:rPr>
                <w:sz w:val="20"/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 за счет средств областного бюджета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Pr="0025733F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80 2 00 </w:t>
            </w:r>
            <w:r>
              <w:rPr>
                <w:sz w:val="20"/>
                <w:szCs w:val="20"/>
                <w:lang w:val="en-US"/>
              </w:rPr>
              <w:t>R0970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25733F" w:rsidRDefault="00523BDA" w:rsidP="00490F8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96.2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523BDA" w:rsidRPr="0025733F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67" w:type="dxa"/>
          </w:tcPr>
          <w:p w:rsidR="00523BDA" w:rsidRPr="0025733F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25733F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523BDA" w:rsidRDefault="00523BDA" w:rsidP="008A0F97">
            <w:pPr>
              <w:jc w:val="center"/>
            </w:pPr>
            <w:r w:rsidRPr="007A7755">
              <w:rPr>
                <w:sz w:val="20"/>
                <w:szCs w:val="20"/>
              </w:rPr>
              <w:t xml:space="preserve">80 2 00 </w:t>
            </w:r>
            <w:r w:rsidRPr="007A7755">
              <w:rPr>
                <w:sz w:val="20"/>
                <w:szCs w:val="20"/>
                <w:lang w:val="en-US"/>
              </w:rPr>
              <w:t>R0970</w:t>
            </w:r>
          </w:p>
        </w:tc>
        <w:tc>
          <w:tcPr>
            <w:tcW w:w="993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600</w:t>
            </w:r>
          </w:p>
          <w:p w:rsidR="00523BDA" w:rsidRPr="0025733F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523BDA" w:rsidRPr="0025733F" w:rsidRDefault="00523BDA" w:rsidP="00490F8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96.2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523BDA" w:rsidRPr="0025733F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67" w:type="dxa"/>
          </w:tcPr>
          <w:p w:rsidR="00523BDA" w:rsidRPr="0025733F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25733F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523BDA" w:rsidRDefault="00523BDA" w:rsidP="008A0F97">
            <w:pPr>
              <w:jc w:val="center"/>
            </w:pPr>
            <w:r w:rsidRPr="007A7755">
              <w:rPr>
                <w:sz w:val="20"/>
                <w:szCs w:val="20"/>
              </w:rPr>
              <w:t xml:space="preserve">80 2 00 </w:t>
            </w:r>
            <w:r w:rsidRPr="007A7755">
              <w:rPr>
                <w:sz w:val="20"/>
                <w:szCs w:val="20"/>
                <w:lang w:val="en-US"/>
              </w:rPr>
              <w:t>R0970</w:t>
            </w:r>
          </w:p>
        </w:tc>
        <w:tc>
          <w:tcPr>
            <w:tcW w:w="993" w:type="dxa"/>
          </w:tcPr>
          <w:p w:rsidR="00523BDA" w:rsidRPr="0025733F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992" w:type="dxa"/>
          </w:tcPr>
          <w:p w:rsidR="00523BDA" w:rsidRPr="0025733F" w:rsidRDefault="00523BDA" w:rsidP="00490F8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96.2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DB14E0" w:rsidRDefault="00523BDA" w:rsidP="00490F86">
            <w:pPr>
              <w:rPr>
                <w:sz w:val="20"/>
                <w:szCs w:val="20"/>
              </w:rPr>
            </w:pPr>
            <w:r w:rsidRPr="00DB14E0">
              <w:rPr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523BDA" w:rsidRPr="00DB14E0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DB14E0"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67" w:type="dxa"/>
          </w:tcPr>
          <w:p w:rsidR="00523BDA" w:rsidRPr="00DB14E0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DB14E0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DB14E0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DB14E0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523BDA" w:rsidRPr="00DB14E0" w:rsidRDefault="00523BDA" w:rsidP="008A0F97">
            <w:pPr>
              <w:jc w:val="center"/>
              <w:rPr>
                <w:sz w:val="20"/>
                <w:szCs w:val="20"/>
                <w:lang w:val="en-US"/>
              </w:rPr>
            </w:pPr>
            <w:r w:rsidRPr="00DB14E0">
              <w:rPr>
                <w:sz w:val="20"/>
                <w:szCs w:val="20"/>
                <w:lang w:val="en-US"/>
              </w:rPr>
              <w:t>80 5 00 00000</w:t>
            </w:r>
          </w:p>
        </w:tc>
        <w:tc>
          <w:tcPr>
            <w:tcW w:w="993" w:type="dxa"/>
          </w:tcPr>
          <w:p w:rsidR="00523BDA" w:rsidRPr="00DB14E0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DB14E0" w:rsidRDefault="00523BDA" w:rsidP="00490F8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DB14E0">
              <w:rPr>
                <w:bCs/>
                <w:sz w:val="20"/>
                <w:szCs w:val="20"/>
                <w:lang w:val="en-US"/>
              </w:rPr>
              <w:t>1003.8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25733F" w:rsidRDefault="00523BDA" w:rsidP="00490F86">
            <w:r w:rsidRPr="0025733F">
              <w:rPr>
                <w:sz w:val="22"/>
                <w:szCs w:val="22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51" w:type="dxa"/>
          </w:tcPr>
          <w:p w:rsidR="00523BDA" w:rsidRPr="0025733F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67" w:type="dxa"/>
          </w:tcPr>
          <w:p w:rsidR="00523BDA" w:rsidRPr="0025733F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25733F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523BDA" w:rsidRPr="0025733F" w:rsidRDefault="00523BDA" w:rsidP="008A0F97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80 5 00 50970</w:t>
            </w:r>
          </w:p>
        </w:tc>
        <w:tc>
          <w:tcPr>
            <w:tcW w:w="993" w:type="dxa"/>
          </w:tcPr>
          <w:p w:rsidR="00523BDA" w:rsidRPr="0025733F" w:rsidRDefault="00523BDA" w:rsidP="00490F86">
            <w:pPr>
              <w:jc w:val="center"/>
            </w:pPr>
          </w:p>
        </w:tc>
        <w:tc>
          <w:tcPr>
            <w:tcW w:w="992" w:type="dxa"/>
          </w:tcPr>
          <w:p w:rsidR="00523BDA" w:rsidRPr="0025733F" w:rsidRDefault="00523BDA" w:rsidP="00490F86">
            <w:pPr>
              <w:jc w:val="center"/>
              <w:rPr>
                <w:bCs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1003.8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523BDA" w:rsidRPr="0025733F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67" w:type="dxa"/>
          </w:tcPr>
          <w:p w:rsidR="00523BDA" w:rsidRPr="0025733F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25733F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523BDA" w:rsidRDefault="00523BDA" w:rsidP="008A0F97">
            <w:pPr>
              <w:jc w:val="center"/>
            </w:pPr>
            <w:r w:rsidRPr="00466CB7">
              <w:rPr>
                <w:sz w:val="22"/>
                <w:szCs w:val="22"/>
                <w:lang w:val="en-US"/>
              </w:rPr>
              <w:t>80 5 00 50970</w:t>
            </w:r>
          </w:p>
        </w:tc>
        <w:tc>
          <w:tcPr>
            <w:tcW w:w="993" w:type="dxa"/>
          </w:tcPr>
          <w:p w:rsidR="00523BDA" w:rsidRPr="0025733F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992" w:type="dxa"/>
          </w:tcPr>
          <w:p w:rsidR="00523BDA" w:rsidRPr="0025733F" w:rsidRDefault="00523BDA" w:rsidP="00490F8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1003.8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523BDA" w:rsidRPr="0025733F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67" w:type="dxa"/>
          </w:tcPr>
          <w:p w:rsidR="00523BDA" w:rsidRPr="0025733F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25733F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523BDA" w:rsidRDefault="00523BDA" w:rsidP="008A0F97">
            <w:pPr>
              <w:jc w:val="center"/>
            </w:pPr>
            <w:r w:rsidRPr="00466CB7">
              <w:rPr>
                <w:sz w:val="22"/>
                <w:szCs w:val="22"/>
                <w:lang w:val="en-US"/>
              </w:rPr>
              <w:t>80 5 00 50970</w:t>
            </w:r>
          </w:p>
        </w:tc>
        <w:tc>
          <w:tcPr>
            <w:tcW w:w="993" w:type="dxa"/>
          </w:tcPr>
          <w:p w:rsidR="00523BDA" w:rsidRPr="0025733F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992" w:type="dxa"/>
          </w:tcPr>
          <w:p w:rsidR="00523BDA" w:rsidRPr="0025733F" w:rsidRDefault="00523BDA" w:rsidP="00490F8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1003.8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857D70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1353,2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721F74" w:rsidRDefault="00523BDA" w:rsidP="00490F8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780.0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8A0F97" w:rsidRDefault="00523BDA" w:rsidP="00490F86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>Муниципальная программа "Дети Озинского района" на 2016 год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8A0F97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780,0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135693" w:rsidRDefault="00523BDA" w:rsidP="00490F86">
            <w:pPr>
              <w:rPr>
                <w:sz w:val="20"/>
                <w:szCs w:val="20"/>
              </w:rPr>
            </w:pPr>
            <w:r w:rsidRPr="00135693">
              <w:rPr>
                <w:sz w:val="20"/>
                <w:szCs w:val="20"/>
              </w:rPr>
              <w:t>Организация отдыха детей в лагерях с дневным пребыванием детей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01 2 00 00000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 w:rsidRPr="003208A1">
              <w:rPr>
                <w:bCs/>
                <w:sz w:val="20"/>
                <w:szCs w:val="20"/>
                <w:lang w:val="en-US"/>
              </w:rPr>
              <w:t>780.0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135693" w:rsidRDefault="00523BDA" w:rsidP="00490F86">
            <w:pPr>
              <w:rPr>
                <w:sz w:val="20"/>
                <w:szCs w:val="20"/>
              </w:rPr>
            </w:pPr>
            <w:r w:rsidRPr="0013569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01 2 00 02200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 w:rsidRPr="003208A1">
              <w:rPr>
                <w:bCs/>
                <w:sz w:val="20"/>
                <w:szCs w:val="20"/>
                <w:lang w:val="en-US"/>
              </w:rPr>
              <w:t>780.0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01 2 00 02200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 w:rsidRPr="003208A1">
              <w:rPr>
                <w:bCs/>
                <w:sz w:val="20"/>
                <w:szCs w:val="20"/>
                <w:lang w:val="en-US"/>
              </w:rPr>
              <w:t>780.0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01 2 00 02200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 w:rsidRPr="003208A1">
              <w:rPr>
                <w:bCs/>
                <w:sz w:val="20"/>
                <w:szCs w:val="20"/>
                <w:lang w:val="en-US"/>
              </w:rPr>
              <w:t>780.0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573,2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Оздоровление детей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857D70">
            <w:pPr>
              <w:jc w:val="center"/>
            </w:pPr>
            <w:r w:rsidRPr="00322587">
              <w:rPr>
                <w:bCs/>
                <w:sz w:val="20"/>
                <w:szCs w:val="20"/>
              </w:rPr>
              <w:t>573,2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857D70">
            <w:pPr>
              <w:jc w:val="center"/>
            </w:pPr>
            <w:r w:rsidRPr="00322587">
              <w:rPr>
                <w:bCs/>
                <w:sz w:val="20"/>
                <w:szCs w:val="20"/>
              </w:rPr>
              <w:t>573,2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523BDA" w:rsidRDefault="00523BDA" w:rsidP="00857D70">
            <w:pPr>
              <w:jc w:val="center"/>
            </w:pPr>
            <w:r w:rsidRPr="00322587">
              <w:rPr>
                <w:bCs/>
                <w:sz w:val="20"/>
                <w:szCs w:val="20"/>
              </w:rPr>
              <w:t>573,2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523BDA" w:rsidRDefault="00523BDA" w:rsidP="00857D70">
            <w:pPr>
              <w:jc w:val="center"/>
            </w:pPr>
            <w:r w:rsidRPr="00322587">
              <w:rPr>
                <w:bCs/>
                <w:sz w:val="20"/>
                <w:szCs w:val="20"/>
              </w:rPr>
              <w:t>573,2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38796D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7294,3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38796D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97,0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3875DF" w:rsidRDefault="00523BDA" w:rsidP="00490F86">
            <w:pPr>
              <w:rPr>
                <w:sz w:val="20"/>
                <w:szCs w:val="20"/>
              </w:rPr>
            </w:pPr>
            <w:r w:rsidRPr="003875DF">
              <w:rPr>
                <w:sz w:val="20"/>
                <w:szCs w:val="20"/>
              </w:rPr>
              <w:t>Муниципальная программа "Повышение энергетической эффективности и энергосбережения на территории  Озинского муниципального района  " на 2016 год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97,0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F02E28" w:rsidRDefault="00523BDA" w:rsidP="003875DF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01 6 00 02300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97,0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3875D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01 6 00 02300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97,0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3875D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01 6 00 02300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97,0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214E4B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523BDA" w:rsidRPr="0057473E" w:rsidRDefault="00523BDA" w:rsidP="00214E4B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214E4B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214E4B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214E4B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214E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38796D" w:rsidRDefault="00523BDA" w:rsidP="00214E4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1048,1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38796D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1048,1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38796D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1048,1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1000,3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1000,3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42,9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42,9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F92D39" w:rsidRDefault="00523BDA" w:rsidP="00490F86">
            <w:pPr>
              <w:rPr>
                <w:sz w:val="20"/>
                <w:szCs w:val="20"/>
              </w:rPr>
            </w:pPr>
            <w:r w:rsidRPr="00F92D3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4,9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F92D39" w:rsidRDefault="00523BDA" w:rsidP="00490F86">
            <w:pPr>
              <w:rPr>
                <w:sz w:val="20"/>
                <w:szCs w:val="20"/>
              </w:rPr>
            </w:pPr>
            <w:r w:rsidRPr="00F92D39">
              <w:rPr>
                <w:sz w:val="20"/>
                <w:szCs w:val="20"/>
              </w:rPr>
              <w:t>Уплата налогов ,</w:t>
            </w:r>
            <w:r>
              <w:rPr>
                <w:sz w:val="20"/>
                <w:szCs w:val="20"/>
              </w:rPr>
              <w:t xml:space="preserve"> </w:t>
            </w:r>
            <w:r w:rsidRPr="00F92D39">
              <w:rPr>
                <w:sz w:val="20"/>
                <w:szCs w:val="20"/>
              </w:rPr>
              <w:t>сборов и иных платежей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4,9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9512E6" w:rsidRDefault="00523BDA" w:rsidP="00490F86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721F74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4128,7</w:t>
            </w:r>
          </w:p>
          <w:p w:rsidR="00523BDA" w:rsidRPr="00721F74" w:rsidRDefault="00523BDA" w:rsidP="00490F86">
            <w:pPr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094B55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3135,0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38796D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3101,3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2547,9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2547,9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523BDA" w:rsidRPr="00857D70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546,3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523BDA" w:rsidRPr="00857D70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546,3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7,1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7,1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33,7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33,7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33,7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A06B68" w:rsidRDefault="00523BDA" w:rsidP="00490F86">
            <w:pPr>
              <w:rPr>
                <w:sz w:val="20"/>
                <w:szCs w:val="20"/>
              </w:rPr>
            </w:pPr>
            <w:r w:rsidRPr="00A06B68">
              <w:rPr>
                <w:sz w:val="20"/>
                <w:szCs w:val="20"/>
              </w:rPr>
              <w:t>Обеспечение деятельности подведомственных учреждений (ИМЦ)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993,7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A06B68" w:rsidRDefault="00523BDA" w:rsidP="00490F86">
            <w:pPr>
              <w:rPr>
                <w:sz w:val="20"/>
                <w:szCs w:val="20"/>
              </w:rPr>
            </w:pPr>
            <w:r w:rsidRPr="00A06B68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993,7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866,1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866,1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124,6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124,6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79056F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72 9 00 02300 </w:t>
            </w:r>
          </w:p>
        </w:tc>
        <w:tc>
          <w:tcPr>
            <w:tcW w:w="993" w:type="dxa"/>
          </w:tcPr>
          <w:p w:rsidR="00523BDA" w:rsidRPr="0079056F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79056F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72 9 00 02300 </w:t>
            </w:r>
          </w:p>
        </w:tc>
        <w:tc>
          <w:tcPr>
            <w:tcW w:w="993" w:type="dxa"/>
          </w:tcPr>
          <w:p w:rsidR="00523BDA" w:rsidRPr="0079056F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79056F" w:rsidRDefault="00523BDA" w:rsidP="00490F86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Обеспечение деятельности подведомственных учреждений (ЦОПКиТО)</w:t>
            </w:r>
          </w:p>
        </w:tc>
        <w:tc>
          <w:tcPr>
            <w:tcW w:w="851" w:type="dxa"/>
          </w:tcPr>
          <w:p w:rsidR="00523BDA" w:rsidRPr="0079056F" w:rsidRDefault="00523BDA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79056F" w:rsidRDefault="00523BDA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79056F" w:rsidRDefault="00523BDA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79056F" w:rsidRDefault="00523BDA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74 0 00 00000</w:t>
            </w:r>
          </w:p>
        </w:tc>
        <w:tc>
          <w:tcPr>
            <w:tcW w:w="993" w:type="dxa"/>
          </w:tcPr>
          <w:p w:rsidR="00523BDA" w:rsidRPr="0079056F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9512E6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1741,6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79056F" w:rsidRDefault="00523BDA" w:rsidP="00490F86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523BDA" w:rsidRPr="0079056F" w:rsidRDefault="00523BDA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79056F" w:rsidRDefault="00523BDA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79056F" w:rsidRDefault="00523BDA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79056F" w:rsidRDefault="00523BDA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993" w:type="dxa"/>
          </w:tcPr>
          <w:p w:rsidR="00523BDA" w:rsidRPr="0079056F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9512E6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1741,6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79056F" w:rsidRDefault="00523BDA" w:rsidP="00490F86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523BDA" w:rsidRPr="0079056F" w:rsidRDefault="00523BDA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79056F" w:rsidRDefault="00523BDA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79056F" w:rsidRDefault="00523BDA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79056F" w:rsidRDefault="00523BDA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993" w:type="dxa"/>
          </w:tcPr>
          <w:p w:rsidR="00523BDA" w:rsidRPr="0079056F" w:rsidRDefault="00523BDA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523BDA" w:rsidRPr="0079056F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1300,7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79056F" w:rsidRDefault="00523BDA" w:rsidP="00490F86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523BDA" w:rsidRPr="0079056F" w:rsidRDefault="00523BDA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79056F" w:rsidRDefault="00523BDA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79056F" w:rsidRDefault="00523BDA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79056F" w:rsidRDefault="00523BDA" w:rsidP="00490F86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993" w:type="dxa"/>
          </w:tcPr>
          <w:p w:rsidR="00523BDA" w:rsidRPr="0079056F" w:rsidRDefault="00523BDA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523BDA" w:rsidRPr="0079056F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1300,7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79056F" w:rsidRDefault="00523BDA" w:rsidP="00490F86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523BDA" w:rsidRPr="0079056F" w:rsidRDefault="00523BDA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79056F" w:rsidRDefault="00523BDA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79056F" w:rsidRDefault="00523BDA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79056F" w:rsidRDefault="00523BDA" w:rsidP="00490F86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993" w:type="dxa"/>
          </w:tcPr>
          <w:p w:rsidR="00523BDA" w:rsidRPr="0079056F" w:rsidRDefault="00523BDA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523BDA" w:rsidRPr="0079056F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434,5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79056F" w:rsidRDefault="00523BDA" w:rsidP="00490F86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23BDA" w:rsidRPr="0079056F" w:rsidRDefault="00523BDA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79056F" w:rsidRDefault="00523BDA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79056F" w:rsidRDefault="00523BDA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79056F" w:rsidRDefault="00523BDA" w:rsidP="00490F86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993" w:type="dxa"/>
          </w:tcPr>
          <w:p w:rsidR="00523BDA" w:rsidRPr="0079056F" w:rsidRDefault="00523BDA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523BDA" w:rsidRPr="0079056F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434,5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F92D39" w:rsidRDefault="00523BDA" w:rsidP="00490F86">
            <w:pPr>
              <w:rPr>
                <w:sz w:val="20"/>
                <w:szCs w:val="20"/>
              </w:rPr>
            </w:pPr>
            <w:r w:rsidRPr="00F92D3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523BDA" w:rsidRPr="0079056F" w:rsidRDefault="00523BDA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79056F" w:rsidRDefault="00523BDA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79056F" w:rsidRDefault="00523BDA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79056F" w:rsidRDefault="00523BDA" w:rsidP="00490F86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6,4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F92D39" w:rsidRDefault="00523BDA" w:rsidP="00490F86">
            <w:pPr>
              <w:rPr>
                <w:sz w:val="20"/>
                <w:szCs w:val="20"/>
              </w:rPr>
            </w:pPr>
            <w:r w:rsidRPr="00F92D39">
              <w:rPr>
                <w:sz w:val="20"/>
                <w:szCs w:val="20"/>
              </w:rPr>
              <w:t>Уплата налогов ,сборов и иных платежей</w:t>
            </w:r>
          </w:p>
        </w:tc>
        <w:tc>
          <w:tcPr>
            <w:tcW w:w="851" w:type="dxa"/>
          </w:tcPr>
          <w:p w:rsidR="00523BDA" w:rsidRPr="0079056F" w:rsidRDefault="00523BDA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79056F" w:rsidRDefault="00523BDA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79056F" w:rsidRDefault="00523BDA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79056F" w:rsidRDefault="00523BDA" w:rsidP="00490F86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6,4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9512E6" w:rsidRDefault="00523BDA" w:rsidP="00490F86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008AD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278,9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9512E6" w:rsidRDefault="00523BDA" w:rsidP="00490F86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008AD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278,9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9E4198" w:rsidRDefault="00523BDA" w:rsidP="00490F86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80 1 00 77300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138,8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9519B0">
              <w:rPr>
                <w:sz w:val="20"/>
                <w:szCs w:val="20"/>
              </w:rPr>
              <w:t>80 1 00 77300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123,8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9519B0">
              <w:rPr>
                <w:sz w:val="20"/>
                <w:szCs w:val="20"/>
              </w:rPr>
              <w:t>80 1 00 77300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123,8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9519B0">
              <w:rPr>
                <w:sz w:val="20"/>
                <w:szCs w:val="20"/>
              </w:rPr>
              <w:t>80 1 00 77300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9519B0">
              <w:rPr>
                <w:sz w:val="20"/>
                <w:szCs w:val="20"/>
              </w:rPr>
              <w:t>80 1 00 77300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80 1 00 77800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140,1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43228F">
              <w:rPr>
                <w:sz w:val="20"/>
                <w:szCs w:val="20"/>
              </w:rPr>
              <w:t>80 1 00 77800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114,3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43228F">
              <w:rPr>
                <w:sz w:val="20"/>
                <w:szCs w:val="20"/>
              </w:rPr>
              <w:t>80 1 00 77800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114,3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43228F">
              <w:rPr>
                <w:sz w:val="20"/>
                <w:szCs w:val="20"/>
              </w:rPr>
              <w:t>80 1 00 77800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25,8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43228F">
              <w:rPr>
                <w:sz w:val="20"/>
                <w:szCs w:val="20"/>
              </w:rPr>
              <w:t>80 1 00 77800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25,8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9E4198" w:rsidRDefault="00523BDA" w:rsidP="00490F86">
            <w:pPr>
              <w:rPr>
                <w:bCs/>
                <w:sz w:val="20"/>
                <w:szCs w:val="20"/>
              </w:rPr>
            </w:pPr>
            <w:r w:rsidRPr="009E4198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2629,1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9E4198" w:rsidRDefault="00523BDA" w:rsidP="00490F86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9512E6" w:rsidRDefault="00523BDA" w:rsidP="00490F86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Мер</w:t>
            </w:r>
            <w:r>
              <w:rPr>
                <w:sz w:val="20"/>
                <w:szCs w:val="20"/>
              </w:rPr>
              <w:t>ы социальной поддержки отдельным</w:t>
            </w:r>
            <w:r w:rsidRPr="009512E6">
              <w:rPr>
                <w:sz w:val="20"/>
                <w:szCs w:val="20"/>
              </w:rPr>
              <w:t xml:space="preserve"> категориям населения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523BDA" w:rsidRPr="009E4198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76 0 00 00000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9E4198" w:rsidRDefault="00523BDA" w:rsidP="00490F86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523BDA" w:rsidRPr="009E4198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 w:rsidRPr="009E4198">
              <w:rPr>
                <w:bCs/>
                <w:sz w:val="20"/>
                <w:szCs w:val="20"/>
              </w:rPr>
              <w:t>76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E4198">
              <w:rPr>
                <w:bCs/>
                <w:sz w:val="20"/>
                <w:szCs w:val="20"/>
              </w:rPr>
              <w:t>3</w:t>
            </w:r>
            <w:r>
              <w:rPr>
                <w:bCs/>
                <w:sz w:val="20"/>
                <w:szCs w:val="20"/>
              </w:rPr>
              <w:t xml:space="preserve"> 00 </w:t>
            </w:r>
            <w:r w:rsidRPr="009E4198">
              <w:rPr>
                <w:bCs/>
                <w:sz w:val="20"/>
                <w:szCs w:val="20"/>
              </w:rPr>
              <w:t>0000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9E4198" w:rsidRDefault="00523BDA" w:rsidP="00490F86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523BDA" w:rsidRPr="009E4198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76 3 00 02100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9E4198" w:rsidRDefault="00523BDA" w:rsidP="00490F86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523BDA" w:rsidRPr="009E4198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76 3 00 02100</w:t>
            </w:r>
          </w:p>
        </w:tc>
        <w:tc>
          <w:tcPr>
            <w:tcW w:w="993" w:type="dxa"/>
          </w:tcPr>
          <w:p w:rsidR="00523BDA" w:rsidRPr="009E4198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 w:rsidRPr="009E4198"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9E4198" w:rsidRDefault="00523BDA" w:rsidP="00490F86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523BDA" w:rsidRPr="009E4198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76 3 00 02100</w:t>
            </w:r>
          </w:p>
        </w:tc>
        <w:tc>
          <w:tcPr>
            <w:tcW w:w="993" w:type="dxa"/>
          </w:tcPr>
          <w:p w:rsidR="00523BDA" w:rsidRPr="009E4198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 w:rsidRPr="009E419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2529,1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9512E6" w:rsidRDefault="00523BDA" w:rsidP="00490F86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 w:rsidRPr="00CA28C0">
              <w:rPr>
                <w:bCs/>
                <w:sz w:val="20"/>
                <w:szCs w:val="20"/>
              </w:rPr>
              <w:t>2529,1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9512E6" w:rsidRDefault="00523BDA" w:rsidP="00490F86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 w:rsidRPr="00CA28C0">
              <w:rPr>
                <w:bCs/>
                <w:sz w:val="20"/>
                <w:szCs w:val="20"/>
              </w:rPr>
              <w:t>2529,1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pacing w:val="-6"/>
                <w:sz w:val="20"/>
                <w:szCs w:val="20"/>
              </w:rPr>
            </w:pPr>
            <w:r w:rsidRPr="0057473E">
              <w:rPr>
                <w:spacing w:val="-6"/>
                <w:sz w:val="20"/>
                <w:szCs w:val="20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80 1 00 77900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 w:rsidRPr="00CA28C0">
              <w:rPr>
                <w:bCs/>
                <w:sz w:val="20"/>
                <w:szCs w:val="20"/>
              </w:rPr>
              <w:t>2529,1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2E202C">
              <w:rPr>
                <w:sz w:val="20"/>
                <w:szCs w:val="20"/>
              </w:rPr>
              <w:t>80 1 00 77900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 w:rsidRPr="00CA28C0">
              <w:rPr>
                <w:bCs/>
                <w:sz w:val="20"/>
                <w:szCs w:val="20"/>
              </w:rPr>
              <w:t>2529,1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2E202C">
              <w:rPr>
                <w:sz w:val="20"/>
                <w:szCs w:val="20"/>
              </w:rPr>
              <w:t>80 1 00 77900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 w:rsidRPr="00CA28C0">
              <w:rPr>
                <w:bCs/>
                <w:sz w:val="20"/>
                <w:szCs w:val="20"/>
              </w:rPr>
              <w:t>2529,1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4019,7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3929,7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3335,4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9512E6" w:rsidRDefault="00523BDA" w:rsidP="00490F86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>
              <w:rPr>
                <w:bCs/>
                <w:sz w:val="20"/>
                <w:szCs w:val="20"/>
              </w:rPr>
              <w:t>3335,4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 (Учреждения по внешкольной работе с детьми)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>
              <w:rPr>
                <w:bCs/>
                <w:sz w:val="20"/>
                <w:szCs w:val="20"/>
              </w:rPr>
              <w:t>3335,4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>
              <w:rPr>
                <w:bCs/>
                <w:sz w:val="20"/>
                <w:szCs w:val="20"/>
              </w:rPr>
              <w:t>3335,4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>
              <w:rPr>
                <w:bCs/>
                <w:sz w:val="20"/>
                <w:szCs w:val="20"/>
              </w:rPr>
              <w:t>3335,4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>
              <w:rPr>
                <w:bCs/>
                <w:sz w:val="20"/>
                <w:szCs w:val="20"/>
              </w:rPr>
              <w:t>3335,4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594,3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Default="00523BDA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 программы</w:t>
            </w:r>
          </w:p>
          <w:p w:rsidR="00523BDA" w:rsidRPr="0057473E" w:rsidRDefault="00523BDA" w:rsidP="00490F86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F4F32" w:rsidRDefault="00523BDA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02 0 00 00000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8A0F97" w:rsidRDefault="00523BDA" w:rsidP="00490F86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>Муниципальная программа " Молодежь Озинского района " на 2016 год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F4F32" w:rsidRDefault="00523BDA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02 2 00 00000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930636" w:rsidRDefault="00523BDA" w:rsidP="00490F86">
            <w:pPr>
              <w:rPr>
                <w:sz w:val="20"/>
                <w:szCs w:val="20"/>
              </w:rPr>
            </w:pPr>
            <w:r w:rsidRPr="0093063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F4F32" w:rsidRDefault="00523BDA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02 2 00 02100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15,0</w:t>
            </w:r>
          </w:p>
        </w:tc>
      </w:tr>
      <w:tr w:rsidR="00523BDA" w:rsidRPr="0057473E" w:rsidTr="00490F86">
        <w:tc>
          <w:tcPr>
            <w:tcW w:w="4820" w:type="dxa"/>
            <w:vAlign w:val="bottom"/>
          </w:tcPr>
          <w:p w:rsidR="00523BDA" w:rsidRDefault="00523BDA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F4F32" w:rsidRDefault="00523BDA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02 2 00 02100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Default="00523BDA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F4F32" w:rsidRDefault="00523BDA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02 2 00 02100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8A0F97" w:rsidRDefault="00523BDA" w:rsidP="00490F86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2015-2017 годы"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F4F32" w:rsidRDefault="00523BDA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02 6 00 00000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930636" w:rsidRDefault="00523BDA" w:rsidP="00490F86">
            <w:pPr>
              <w:rPr>
                <w:sz w:val="20"/>
                <w:szCs w:val="20"/>
              </w:rPr>
            </w:pPr>
            <w:r w:rsidRPr="0093063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F4F32" w:rsidRDefault="00523BDA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02 6 00 02100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</w:t>
            </w:r>
          </w:p>
        </w:tc>
      </w:tr>
      <w:tr w:rsidR="00523BDA" w:rsidRPr="0057473E" w:rsidTr="00490F86">
        <w:tc>
          <w:tcPr>
            <w:tcW w:w="4820" w:type="dxa"/>
            <w:vAlign w:val="bottom"/>
          </w:tcPr>
          <w:p w:rsidR="00523BDA" w:rsidRDefault="00523BDA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F4F32" w:rsidRDefault="00523BDA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02 6 00 02100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Default="00523BDA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F4F32" w:rsidRDefault="00523BDA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02 6 00 02100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Default="00523BDA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 программы</w:t>
            </w:r>
          </w:p>
          <w:p w:rsidR="00523BDA" w:rsidRPr="0057473E" w:rsidRDefault="00523BDA" w:rsidP="00490F86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F4F32" w:rsidRDefault="00523BDA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04 0 00 00000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2,5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8A0F97" w:rsidRDefault="00523BDA" w:rsidP="00490F86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>Муниципальная программа " Профилактика правонарушений и усиление борьбы с преступностью на территории Озинскогго муниципального района на 2014-2016 годы"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F4F32" w:rsidRDefault="00523BDA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04 5 00 00000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2,5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930636" w:rsidRDefault="00523BDA" w:rsidP="00490F86">
            <w:pPr>
              <w:rPr>
                <w:sz w:val="20"/>
                <w:szCs w:val="20"/>
              </w:rPr>
            </w:pPr>
            <w:r w:rsidRPr="0093063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F4F32" w:rsidRDefault="00523BDA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04 5 00 02100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2,5</w:t>
            </w:r>
          </w:p>
        </w:tc>
      </w:tr>
      <w:tr w:rsidR="00523BDA" w:rsidRPr="0057473E" w:rsidTr="00490F86">
        <w:tc>
          <w:tcPr>
            <w:tcW w:w="4820" w:type="dxa"/>
            <w:vAlign w:val="bottom"/>
          </w:tcPr>
          <w:p w:rsidR="00523BDA" w:rsidRDefault="00523BDA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F4F32" w:rsidRDefault="00523BDA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04 5 00 02100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2,5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Default="00523BDA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F4F32" w:rsidRDefault="00523BDA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04 5 00 02100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2,5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687EDD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574,8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687EDD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574,8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</w:t>
            </w:r>
            <w:r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561,7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</w:t>
            </w:r>
            <w:r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467,0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BB7E13"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467,0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BB7E13"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94,7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BB7E13"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94,7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13,1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13,1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470736" w:rsidRDefault="00523BDA" w:rsidP="00490F86">
            <w:pPr>
              <w:rPr>
                <w:bCs/>
                <w:sz w:val="20"/>
                <w:szCs w:val="20"/>
              </w:rPr>
            </w:pPr>
            <w:r w:rsidRPr="00470736">
              <w:rPr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38,0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Муниципальные программы </w:t>
            </w:r>
          </w:p>
        </w:tc>
        <w:tc>
          <w:tcPr>
            <w:tcW w:w="851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523BDA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>
              <w:rPr>
                <w:bCs/>
                <w:sz w:val="20"/>
                <w:szCs w:val="20"/>
              </w:rPr>
              <w:t>38,0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8A0F97" w:rsidRDefault="00523BDA" w:rsidP="00490F86">
            <w:pPr>
              <w:rPr>
                <w:bCs/>
                <w:sz w:val="20"/>
                <w:szCs w:val="20"/>
              </w:rPr>
            </w:pPr>
            <w:r w:rsidRPr="008A0F97">
              <w:rPr>
                <w:bCs/>
                <w:sz w:val="20"/>
                <w:szCs w:val="20"/>
              </w:rPr>
              <w:t>Муниципальная программа " Развитие физической культуры и спорта в Озинском муниципальном районе на 2016 год"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02 1 00 00000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>
              <w:rPr>
                <w:bCs/>
                <w:sz w:val="20"/>
                <w:szCs w:val="20"/>
              </w:rPr>
              <w:t>38,0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>
              <w:rPr>
                <w:bCs/>
                <w:sz w:val="20"/>
                <w:szCs w:val="20"/>
              </w:rPr>
              <w:t>38,0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52,0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Муниципальные программы 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>
              <w:rPr>
                <w:bCs/>
                <w:sz w:val="20"/>
                <w:szCs w:val="20"/>
              </w:rPr>
              <w:t>52,0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8A0F97" w:rsidRDefault="00523BDA" w:rsidP="00490F86">
            <w:pPr>
              <w:rPr>
                <w:bCs/>
                <w:sz w:val="20"/>
                <w:szCs w:val="20"/>
              </w:rPr>
            </w:pPr>
            <w:r w:rsidRPr="008A0F97">
              <w:rPr>
                <w:bCs/>
                <w:sz w:val="20"/>
                <w:szCs w:val="20"/>
              </w:rPr>
              <w:t>Муниципальная программа " Развитие физической культуры и спорта в Озинском муниципальном районе на 2016 год"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02 1 00 00000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>
              <w:rPr>
                <w:bCs/>
                <w:sz w:val="20"/>
                <w:szCs w:val="20"/>
              </w:rPr>
              <w:t>52,0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>
              <w:rPr>
                <w:bCs/>
                <w:sz w:val="20"/>
                <w:szCs w:val="20"/>
              </w:rPr>
              <w:t>52,0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>
              <w:rPr>
                <w:bCs/>
                <w:sz w:val="20"/>
                <w:szCs w:val="20"/>
              </w:rPr>
              <w:t>52,0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</w:pPr>
            <w:r>
              <w:rPr>
                <w:bCs/>
                <w:sz w:val="20"/>
                <w:szCs w:val="20"/>
              </w:rPr>
              <w:t>52,0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Муниципальное казенное учреждение «Централизованная бухгалтерия органов местного самоуправления Озинского муниципального района»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726,0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jc w:val="both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726,0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726,0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9512E6" w:rsidRDefault="00523BDA" w:rsidP="00490F86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523BDA" w:rsidRPr="009512E6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726,0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726,0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726,0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600,0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592919">
              <w:rPr>
                <w:sz w:val="20"/>
                <w:szCs w:val="20"/>
              </w:rPr>
              <w:t>72 6 00 02300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126,0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523BDA" w:rsidRDefault="00523BDA" w:rsidP="00490F86">
            <w:pPr>
              <w:jc w:val="center"/>
            </w:pPr>
            <w:r w:rsidRPr="00592919">
              <w:rPr>
                <w:sz w:val="20"/>
                <w:szCs w:val="20"/>
              </w:rPr>
              <w:t>72 6 00 02300</w:t>
            </w: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126,0</w:t>
            </w:r>
          </w:p>
        </w:tc>
      </w:tr>
      <w:tr w:rsidR="00523BDA" w:rsidRPr="0057473E" w:rsidTr="00490F86">
        <w:tc>
          <w:tcPr>
            <w:tcW w:w="4820" w:type="dxa"/>
          </w:tcPr>
          <w:p w:rsidR="00523BDA" w:rsidRPr="0057473E" w:rsidRDefault="00523BDA" w:rsidP="00490F86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ИТОГО РАСХОДОВ</w:t>
            </w:r>
          </w:p>
        </w:tc>
        <w:tc>
          <w:tcPr>
            <w:tcW w:w="851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3BDA" w:rsidRPr="0057473E" w:rsidRDefault="00523BDA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3BDA" w:rsidRPr="0057473E" w:rsidRDefault="00523BDA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344049,6</w:t>
            </w:r>
          </w:p>
        </w:tc>
      </w:tr>
    </w:tbl>
    <w:p w:rsidR="00523BDA" w:rsidRDefault="00523BDA" w:rsidP="00661A49"/>
    <w:p w:rsidR="00523BDA" w:rsidRDefault="00523BDA"/>
    <w:sectPr w:rsidR="00523BDA" w:rsidSect="007A149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1AF8"/>
    <w:rsid w:val="000001B5"/>
    <w:rsid w:val="000056DF"/>
    <w:rsid w:val="00007266"/>
    <w:rsid w:val="000150BB"/>
    <w:rsid w:val="000556A3"/>
    <w:rsid w:val="000626A8"/>
    <w:rsid w:val="000873B6"/>
    <w:rsid w:val="00094B55"/>
    <w:rsid w:val="000B4290"/>
    <w:rsid w:val="000C082B"/>
    <w:rsid w:val="000E0311"/>
    <w:rsid w:val="000E6184"/>
    <w:rsid w:val="00111BC4"/>
    <w:rsid w:val="00117D87"/>
    <w:rsid w:val="00123C89"/>
    <w:rsid w:val="00125E73"/>
    <w:rsid w:val="001262DD"/>
    <w:rsid w:val="00127614"/>
    <w:rsid w:val="00135693"/>
    <w:rsid w:val="0013618D"/>
    <w:rsid w:val="00137A3D"/>
    <w:rsid w:val="001514DD"/>
    <w:rsid w:val="001533D4"/>
    <w:rsid w:val="00154EA7"/>
    <w:rsid w:val="001660B2"/>
    <w:rsid w:val="001B2A9F"/>
    <w:rsid w:val="001B7D6A"/>
    <w:rsid w:val="001C1FB0"/>
    <w:rsid w:val="001C575C"/>
    <w:rsid w:val="001D5149"/>
    <w:rsid w:val="001E38A9"/>
    <w:rsid w:val="0020538E"/>
    <w:rsid w:val="0020754C"/>
    <w:rsid w:val="00211A21"/>
    <w:rsid w:val="00214E4B"/>
    <w:rsid w:val="0022702F"/>
    <w:rsid w:val="0025733F"/>
    <w:rsid w:val="00276597"/>
    <w:rsid w:val="0028410E"/>
    <w:rsid w:val="00292D26"/>
    <w:rsid w:val="002B2323"/>
    <w:rsid w:val="002B6F03"/>
    <w:rsid w:val="002D4598"/>
    <w:rsid w:val="002E202C"/>
    <w:rsid w:val="00302031"/>
    <w:rsid w:val="00312761"/>
    <w:rsid w:val="0032000C"/>
    <w:rsid w:val="003208A1"/>
    <w:rsid w:val="00320B13"/>
    <w:rsid w:val="00322587"/>
    <w:rsid w:val="00330A4A"/>
    <w:rsid w:val="00334E04"/>
    <w:rsid w:val="0035062F"/>
    <w:rsid w:val="003534D6"/>
    <w:rsid w:val="003875DF"/>
    <w:rsid w:val="0038796D"/>
    <w:rsid w:val="00391FD1"/>
    <w:rsid w:val="003923A1"/>
    <w:rsid w:val="0039252C"/>
    <w:rsid w:val="003A08F4"/>
    <w:rsid w:val="003A7CB2"/>
    <w:rsid w:val="003D3C08"/>
    <w:rsid w:val="003F202C"/>
    <w:rsid w:val="004014AF"/>
    <w:rsid w:val="00402404"/>
    <w:rsid w:val="004111E0"/>
    <w:rsid w:val="00421DF2"/>
    <w:rsid w:val="00423491"/>
    <w:rsid w:val="00423A67"/>
    <w:rsid w:val="0042531C"/>
    <w:rsid w:val="0042705F"/>
    <w:rsid w:val="0043228F"/>
    <w:rsid w:val="00466CB7"/>
    <w:rsid w:val="00470736"/>
    <w:rsid w:val="004743DE"/>
    <w:rsid w:val="004833F9"/>
    <w:rsid w:val="00490F86"/>
    <w:rsid w:val="0049293A"/>
    <w:rsid w:val="00495A79"/>
    <w:rsid w:val="004A69AD"/>
    <w:rsid w:val="004F5030"/>
    <w:rsid w:val="005008AD"/>
    <w:rsid w:val="00523BDA"/>
    <w:rsid w:val="00530C2F"/>
    <w:rsid w:val="00552071"/>
    <w:rsid w:val="00567C99"/>
    <w:rsid w:val="0057473E"/>
    <w:rsid w:val="0057603A"/>
    <w:rsid w:val="00592919"/>
    <w:rsid w:val="005B0E0A"/>
    <w:rsid w:val="005B35BC"/>
    <w:rsid w:val="005C7630"/>
    <w:rsid w:val="005E2D24"/>
    <w:rsid w:val="005E389B"/>
    <w:rsid w:val="005F18CA"/>
    <w:rsid w:val="005F40AD"/>
    <w:rsid w:val="005F4451"/>
    <w:rsid w:val="005F4F32"/>
    <w:rsid w:val="00637B7C"/>
    <w:rsid w:val="00643083"/>
    <w:rsid w:val="0065329C"/>
    <w:rsid w:val="00654E58"/>
    <w:rsid w:val="00661A49"/>
    <w:rsid w:val="006658FD"/>
    <w:rsid w:val="00673DA5"/>
    <w:rsid w:val="00687EDD"/>
    <w:rsid w:val="0069553C"/>
    <w:rsid w:val="006A3A79"/>
    <w:rsid w:val="006B3CA9"/>
    <w:rsid w:val="006B5E47"/>
    <w:rsid w:val="006D05C6"/>
    <w:rsid w:val="006D0AF3"/>
    <w:rsid w:val="006D6567"/>
    <w:rsid w:val="00715D6E"/>
    <w:rsid w:val="00716524"/>
    <w:rsid w:val="00721F74"/>
    <w:rsid w:val="00730D9D"/>
    <w:rsid w:val="00754A58"/>
    <w:rsid w:val="007754BD"/>
    <w:rsid w:val="007865C7"/>
    <w:rsid w:val="0079056F"/>
    <w:rsid w:val="007A149D"/>
    <w:rsid w:val="007A7755"/>
    <w:rsid w:val="007B298A"/>
    <w:rsid w:val="007C16E4"/>
    <w:rsid w:val="007D6AE2"/>
    <w:rsid w:val="00802B22"/>
    <w:rsid w:val="00825AF1"/>
    <w:rsid w:val="00833D79"/>
    <w:rsid w:val="008401C6"/>
    <w:rsid w:val="008425EE"/>
    <w:rsid w:val="00857D70"/>
    <w:rsid w:val="008A0F97"/>
    <w:rsid w:val="008B3296"/>
    <w:rsid w:val="008C2DD9"/>
    <w:rsid w:val="008C5003"/>
    <w:rsid w:val="008D1F48"/>
    <w:rsid w:val="008F1918"/>
    <w:rsid w:val="008F5EED"/>
    <w:rsid w:val="009050EC"/>
    <w:rsid w:val="00907193"/>
    <w:rsid w:val="00907F4A"/>
    <w:rsid w:val="00907F97"/>
    <w:rsid w:val="00921C5C"/>
    <w:rsid w:val="00930636"/>
    <w:rsid w:val="009354F6"/>
    <w:rsid w:val="009512E6"/>
    <w:rsid w:val="009519B0"/>
    <w:rsid w:val="00960E44"/>
    <w:rsid w:val="00967E24"/>
    <w:rsid w:val="00993271"/>
    <w:rsid w:val="00993CB5"/>
    <w:rsid w:val="009E2C72"/>
    <w:rsid w:val="009E4198"/>
    <w:rsid w:val="00A06B68"/>
    <w:rsid w:val="00A81407"/>
    <w:rsid w:val="00A817FB"/>
    <w:rsid w:val="00A913FE"/>
    <w:rsid w:val="00AB0F7E"/>
    <w:rsid w:val="00AB6C0C"/>
    <w:rsid w:val="00AC024E"/>
    <w:rsid w:val="00AC34E8"/>
    <w:rsid w:val="00AE08F8"/>
    <w:rsid w:val="00AE0C4B"/>
    <w:rsid w:val="00AE4F68"/>
    <w:rsid w:val="00AE7C06"/>
    <w:rsid w:val="00B06E28"/>
    <w:rsid w:val="00B35BB1"/>
    <w:rsid w:val="00B44579"/>
    <w:rsid w:val="00B55F7C"/>
    <w:rsid w:val="00B64F26"/>
    <w:rsid w:val="00B878FD"/>
    <w:rsid w:val="00BA4CBB"/>
    <w:rsid w:val="00BA6B7B"/>
    <w:rsid w:val="00BA6CF8"/>
    <w:rsid w:val="00BB7E13"/>
    <w:rsid w:val="00BC3653"/>
    <w:rsid w:val="00BC7FD5"/>
    <w:rsid w:val="00BF0376"/>
    <w:rsid w:val="00BF08EA"/>
    <w:rsid w:val="00C43ACF"/>
    <w:rsid w:val="00C60A28"/>
    <w:rsid w:val="00C65E1F"/>
    <w:rsid w:val="00C673B5"/>
    <w:rsid w:val="00C82C28"/>
    <w:rsid w:val="00CA28C0"/>
    <w:rsid w:val="00CD413D"/>
    <w:rsid w:val="00CE310B"/>
    <w:rsid w:val="00CE7AD9"/>
    <w:rsid w:val="00CF08DA"/>
    <w:rsid w:val="00CF53B4"/>
    <w:rsid w:val="00CF709D"/>
    <w:rsid w:val="00D176D0"/>
    <w:rsid w:val="00D30E6E"/>
    <w:rsid w:val="00D406D4"/>
    <w:rsid w:val="00D47BA9"/>
    <w:rsid w:val="00D5226D"/>
    <w:rsid w:val="00D56719"/>
    <w:rsid w:val="00D71F86"/>
    <w:rsid w:val="00D90313"/>
    <w:rsid w:val="00DA3076"/>
    <w:rsid w:val="00DB14E0"/>
    <w:rsid w:val="00DE2E43"/>
    <w:rsid w:val="00DF11C1"/>
    <w:rsid w:val="00DF50E7"/>
    <w:rsid w:val="00E11AF8"/>
    <w:rsid w:val="00E16108"/>
    <w:rsid w:val="00E16937"/>
    <w:rsid w:val="00E25CE9"/>
    <w:rsid w:val="00E336A8"/>
    <w:rsid w:val="00E41059"/>
    <w:rsid w:val="00E50EF9"/>
    <w:rsid w:val="00E612A1"/>
    <w:rsid w:val="00E7013F"/>
    <w:rsid w:val="00E722B2"/>
    <w:rsid w:val="00E73835"/>
    <w:rsid w:val="00E9306C"/>
    <w:rsid w:val="00EA320A"/>
    <w:rsid w:val="00EB1254"/>
    <w:rsid w:val="00EB4E31"/>
    <w:rsid w:val="00EB55AD"/>
    <w:rsid w:val="00ED01C0"/>
    <w:rsid w:val="00ED33C0"/>
    <w:rsid w:val="00EF2D8E"/>
    <w:rsid w:val="00F02E28"/>
    <w:rsid w:val="00F02FCB"/>
    <w:rsid w:val="00F105C9"/>
    <w:rsid w:val="00F16E3C"/>
    <w:rsid w:val="00F24326"/>
    <w:rsid w:val="00F532FA"/>
    <w:rsid w:val="00F55CC9"/>
    <w:rsid w:val="00F77BAF"/>
    <w:rsid w:val="00F916D3"/>
    <w:rsid w:val="00F92D39"/>
    <w:rsid w:val="00FA4AC2"/>
    <w:rsid w:val="00FA7EC7"/>
    <w:rsid w:val="00FB686B"/>
    <w:rsid w:val="00FC3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661A49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661A49"/>
    <w:pPr>
      <w:keepNext/>
      <w:jc w:val="both"/>
      <w:outlineLvl w:val="0"/>
    </w:pPr>
    <w:rPr>
      <w:rFonts w:eastAsia="Calibri"/>
      <w:b/>
      <w:color w:val="000000"/>
      <w:spacing w:val="-3"/>
      <w:szCs w:val="20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661A49"/>
    <w:pPr>
      <w:keepNext/>
      <w:shd w:val="clear" w:color="auto" w:fill="FFFFFF"/>
      <w:ind w:left="3725"/>
      <w:outlineLvl w:val="1"/>
    </w:pPr>
    <w:rPr>
      <w:rFonts w:eastAsia="Calibri"/>
      <w:color w:val="000000"/>
      <w:spacing w:val="-3"/>
      <w:szCs w:val="20"/>
    </w:rPr>
  </w:style>
  <w:style w:type="paragraph" w:styleId="Heading3">
    <w:name w:val="heading 3"/>
    <w:basedOn w:val="Normal"/>
    <w:next w:val="Normal"/>
    <w:link w:val="Heading3Char1"/>
    <w:uiPriority w:val="99"/>
    <w:qFormat/>
    <w:rsid w:val="00661A49"/>
    <w:pPr>
      <w:keepNext/>
      <w:shd w:val="clear" w:color="auto" w:fill="FFFFFF"/>
      <w:outlineLvl w:val="2"/>
    </w:pPr>
    <w:rPr>
      <w:rFonts w:eastAsia="Calibri"/>
      <w:b/>
      <w:color w:val="000000"/>
      <w:spacing w:val="-3"/>
      <w:szCs w:val="20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661A49"/>
    <w:pPr>
      <w:keepNext/>
      <w:outlineLvl w:val="6"/>
    </w:pPr>
    <w:rPr>
      <w:rFonts w:eastAsia="Calibri"/>
      <w:i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61A49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61A49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61A49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661A49"/>
    <w:rPr>
      <w:rFonts w:ascii="Times New Roman" w:hAnsi="Times New Roman"/>
      <w:i/>
      <w:sz w:val="24"/>
      <w:lang w:eastAsia="ru-RU"/>
    </w:rPr>
  </w:style>
  <w:style w:type="character" w:customStyle="1" w:styleId="Heading1Char1">
    <w:name w:val="Heading 1 Char1"/>
    <w:link w:val="Heading1"/>
    <w:uiPriority w:val="99"/>
    <w:locked/>
    <w:rsid w:val="00661A49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Heading2Char1">
    <w:name w:val="Heading 2 Char1"/>
    <w:link w:val="Heading2"/>
    <w:uiPriority w:val="99"/>
    <w:locked/>
    <w:rsid w:val="00661A49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1">
    <w:name w:val="Heading 3 Char1"/>
    <w:link w:val="Heading3"/>
    <w:uiPriority w:val="99"/>
    <w:locked/>
    <w:rsid w:val="00661A49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1">
    <w:name w:val="Heading 7 Char1"/>
    <w:link w:val="Heading7"/>
    <w:uiPriority w:val="99"/>
    <w:locked/>
    <w:rsid w:val="00661A49"/>
    <w:rPr>
      <w:rFonts w:ascii="Times New Roman" w:hAnsi="Times New Roman"/>
      <w:i/>
      <w:sz w:val="24"/>
      <w:lang w:eastAsia="ru-RU"/>
    </w:rPr>
  </w:style>
  <w:style w:type="paragraph" w:styleId="Header">
    <w:name w:val="header"/>
    <w:basedOn w:val="Normal"/>
    <w:link w:val="HeaderChar1"/>
    <w:uiPriority w:val="99"/>
    <w:rsid w:val="00661A49"/>
    <w:pPr>
      <w:tabs>
        <w:tab w:val="center" w:pos="4153"/>
        <w:tab w:val="right" w:pos="8306"/>
      </w:tabs>
      <w:suppressAutoHyphens/>
      <w:autoSpaceDE w:val="0"/>
      <w:autoSpaceDN w:val="0"/>
      <w:spacing w:line="348" w:lineRule="auto"/>
      <w:ind w:firstLine="709"/>
      <w:jc w:val="both"/>
    </w:pPr>
    <w:rPr>
      <w:rFonts w:eastAsia="Calibri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61A49"/>
    <w:rPr>
      <w:rFonts w:ascii="Times New Roman" w:hAnsi="Times New Roman"/>
      <w:sz w:val="20"/>
      <w:lang w:eastAsia="ru-RU"/>
    </w:rPr>
  </w:style>
  <w:style w:type="character" w:customStyle="1" w:styleId="HeaderChar1">
    <w:name w:val="Header Char1"/>
    <w:link w:val="Header"/>
    <w:uiPriority w:val="99"/>
    <w:locked/>
    <w:rsid w:val="00661A49"/>
    <w:rPr>
      <w:rFonts w:ascii="Times New Roman" w:hAnsi="Times New Roman"/>
      <w:sz w:val="28"/>
      <w:lang w:eastAsia="ru-RU"/>
    </w:rPr>
  </w:style>
  <w:style w:type="paragraph" w:styleId="BlockText">
    <w:name w:val="Block Text"/>
    <w:basedOn w:val="Normal"/>
    <w:uiPriority w:val="99"/>
    <w:rsid w:val="00661A49"/>
    <w:pPr>
      <w:shd w:val="clear" w:color="auto" w:fill="FFFFFF"/>
      <w:ind w:left="10" w:right="58" w:firstLine="509"/>
      <w:jc w:val="both"/>
    </w:pPr>
    <w:rPr>
      <w:i/>
      <w:iCs/>
      <w:color w:val="000000"/>
      <w:spacing w:val="-1"/>
      <w:sz w:val="28"/>
    </w:rPr>
  </w:style>
  <w:style w:type="table" w:styleId="TableGrid">
    <w:name w:val="Table Grid"/>
    <w:basedOn w:val="TableNormal"/>
    <w:uiPriority w:val="99"/>
    <w:rsid w:val="00661A49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61A49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BodyText2Char1">
    <w:name w:val="Body Text 2 Char1"/>
    <w:uiPriority w:val="99"/>
    <w:locked/>
    <w:rsid w:val="00661A49"/>
    <w:rPr>
      <w:sz w:val="28"/>
    </w:rPr>
  </w:style>
  <w:style w:type="paragraph" w:styleId="BodyText2">
    <w:name w:val="Body Text 2"/>
    <w:basedOn w:val="Normal"/>
    <w:link w:val="BodyText2Char"/>
    <w:uiPriority w:val="99"/>
    <w:rsid w:val="00661A49"/>
    <w:rPr>
      <w:rFonts w:eastAsia="Calibri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661A49"/>
    <w:rPr>
      <w:rFonts w:ascii="Times New Roman" w:hAnsi="Times New Roman"/>
      <w:sz w:val="20"/>
      <w:lang w:eastAsia="ru-RU"/>
    </w:rPr>
  </w:style>
  <w:style w:type="character" w:customStyle="1" w:styleId="21">
    <w:name w:val="Основной текст 2 Знак1"/>
    <w:uiPriority w:val="99"/>
    <w:semiHidden/>
    <w:rsid w:val="00661A49"/>
    <w:rPr>
      <w:rFonts w:ascii="Times New Roman" w:hAnsi="Times New Roman"/>
      <w:sz w:val="24"/>
      <w:lang w:eastAsia="ru-RU"/>
    </w:rPr>
  </w:style>
  <w:style w:type="character" w:customStyle="1" w:styleId="5">
    <w:name w:val="Знак Знак5"/>
    <w:uiPriority w:val="99"/>
    <w:rsid w:val="00661A49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661A49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Calibri" w:hAnsi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661A49"/>
    <w:rPr>
      <w:rFonts w:ascii="Tahoma" w:hAnsi="Tahoma"/>
      <w:sz w:val="20"/>
      <w:shd w:val="clear" w:color="auto" w:fill="000080"/>
      <w:lang w:eastAsia="ru-RU"/>
    </w:rPr>
  </w:style>
  <w:style w:type="character" w:customStyle="1" w:styleId="51">
    <w:name w:val="Знак Знак51"/>
    <w:uiPriority w:val="99"/>
    <w:rsid w:val="00661A49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661A49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">
    <w:name w:val="Знак Знак3"/>
    <w:uiPriority w:val="99"/>
    <w:rsid w:val="00661A49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">
    <w:name w:val="Знак Знак2"/>
    <w:uiPriority w:val="99"/>
    <w:rsid w:val="00661A49"/>
    <w:rPr>
      <w:rFonts w:ascii="Times New Roman" w:hAnsi="Times New Roman"/>
      <w:i/>
      <w:sz w:val="24"/>
      <w:lang w:eastAsia="ru-RU"/>
    </w:rPr>
  </w:style>
  <w:style w:type="character" w:customStyle="1" w:styleId="1">
    <w:name w:val="Знак Знак1"/>
    <w:uiPriority w:val="99"/>
    <w:rsid w:val="00661A49"/>
    <w:rPr>
      <w:rFonts w:ascii="Times New Roman" w:hAnsi="Times New Roman"/>
      <w:sz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61A49"/>
    <w:rPr>
      <w:rFonts w:ascii="Tahoma" w:eastAsia="Calibri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1A49"/>
    <w:rPr>
      <w:rFonts w:ascii="Tahoma" w:hAnsi="Tahoma"/>
      <w:sz w:val="16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661A49"/>
    <w:pPr>
      <w:spacing w:after="120"/>
      <w:ind w:left="283"/>
    </w:pPr>
    <w:rPr>
      <w:rFonts w:eastAsia="Calibri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661A49"/>
    <w:rPr>
      <w:rFonts w:ascii="Times New Roman" w:hAnsi="Times New Roman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520</TotalTime>
  <Pages>21</Pages>
  <Words>9669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орг-отдел</dc:creator>
  <cp:keywords/>
  <dc:description/>
  <cp:lastModifiedBy>1</cp:lastModifiedBy>
  <cp:revision>33</cp:revision>
  <cp:lastPrinted>2016-08-15T07:49:00Z</cp:lastPrinted>
  <dcterms:created xsi:type="dcterms:W3CDTF">2016-06-14T12:04:00Z</dcterms:created>
  <dcterms:modified xsi:type="dcterms:W3CDTF">2016-09-07T13:09:00Z</dcterms:modified>
</cp:coreProperties>
</file>